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0FCFA" w14:textId="77777777" w:rsidR="002D2B28" w:rsidRDefault="008A1275" w:rsidP="00EC7FB3">
      <w:pPr>
        <w:pStyle w:val="Heading1"/>
      </w:pPr>
      <w:bookmarkStart w:id="0" w:name="_Toc263930658"/>
      <w:r w:rsidRPr="00D438F2">
        <w:t>Lesso</w:t>
      </w:r>
      <w:bookmarkEnd w:id="0"/>
      <w:r w:rsidR="000978A4">
        <w:t>n 4: Explaining How Plants Make Food, Move, and Function</w:t>
      </w:r>
    </w:p>
    <w:p w14:paraId="26C5B4CD" w14:textId="23837E5A"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2BD3AB2F" wp14:editId="725AEACF">
                <wp:simplePos x="0" y="0"/>
                <wp:positionH relativeFrom="column">
                  <wp:posOffset>4617720</wp:posOffset>
                </wp:positionH>
                <wp:positionV relativeFrom="paragraph">
                  <wp:posOffset>184785</wp:posOffset>
                </wp:positionV>
                <wp:extent cx="1215390" cy="613410"/>
                <wp:effectExtent l="0" t="0" r="16510" b="8890"/>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13410"/>
                        </a:xfrm>
                        <a:prstGeom prst="rect">
                          <a:avLst/>
                        </a:prstGeom>
                        <a:solidFill>
                          <a:schemeClr val="lt1"/>
                        </a:solidFill>
                        <a:ln w="6350">
                          <a:solidFill>
                            <a:prstClr val="black"/>
                          </a:solidFill>
                        </a:ln>
                      </wps:spPr>
                      <wps:txbx>
                        <w:txbxContent>
                          <w:p w14:paraId="078CB2AA" w14:textId="77777777" w:rsidR="00C62A4A" w:rsidRDefault="00C62A4A" w:rsidP="004518D4">
                            <w:r>
                              <w:t>Download PDF of Lesson 4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D3AB2F" id="_x0000_t202" coordsize="21600,21600" o:spt="202" path="m,l,21600r21600,l21600,xe">
                <v:stroke joinstyle="miter"/>
                <v:path gradientshapeok="t" o:connecttype="rect"/>
              </v:shapetype>
              <v:shape id="Text Box 1" o:spid="_x0000_s1026" type="#_x0000_t202" style="position:absolute;margin-left:363.6pt;margin-top:14.55pt;width:95.7pt;height:4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" fillcolor="white [3201]" strokeweight=".5pt">
                <v:textbox>
                  <w:txbxContent>
                    <w:p w14:paraId="078CB2AA" w14:textId="77777777" w:rsidR="00C62A4A" w:rsidRDefault="00C62A4A" w:rsidP="004518D4">
                      <w:r>
                        <w:t>Download PDF of Lesson 4 Teacher’s Guide</w:t>
                      </w:r>
                    </w:p>
                  </w:txbxContent>
                </v:textbox>
                <w10:wrap type="square"/>
              </v:shape>
            </w:pict>
          </mc:Fallback>
        </mc:AlternateContent>
      </w:r>
      <w:r w:rsidR="00FB0BBF" w:rsidRPr="008B694A">
        <w:t>Overview</w:t>
      </w:r>
    </w:p>
    <w:p w14:paraId="09B5D5DF" w14:textId="77777777" w:rsidR="000978A4" w:rsidRPr="00BB0E06" w:rsidRDefault="000978A4" w:rsidP="000978A4">
      <w:r w:rsidRPr="00BB0E06">
        <w:t xml:space="preserve">Students </w:t>
      </w:r>
      <w:r>
        <w:t>use molecular models to learn how matter and energy are transformed in plants during photosynthesis and cellular respiration</w:t>
      </w:r>
      <w:r w:rsidRPr="00BB0E06">
        <w:t xml:space="preserve">. The focus of this lesson is </w:t>
      </w:r>
      <w:r>
        <w:t>on developing explanations for how plants make food, move, and function in the light and in the dark</w:t>
      </w:r>
      <w:r w:rsidRPr="00BB0E06">
        <w:t xml:space="preserve">. </w:t>
      </w:r>
    </w:p>
    <w:p w14:paraId="1FDA925F" w14:textId="77777777" w:rsidR="00B73198" w:rsidRPr="00EC54BE" w:rsidRDefault="00B977E7" w:rsidP="00EC54BE">
      <w:pPr>
        <w:pStyle w:val="Heading3"/>
      </w:pPr>
      <w:r w:rsidRPr="00EC54BE">
        <w:t>Guiding Question</w:t>
      </w:r>
      <w:r w:rsidR="00B73198" w:rsidRPr="00EC54BE">
        <w:t xml:space="preserve"> </w:t>
      </w:r>
    </w:p>
    <w:p w14:paraId="1F2E0F7F" w14:textId="77777777" w:rsidR="000978A4" w:rsidRPr="00EB1462" w:rsidRDefault="000978A4" w:rsidP="000978A4">
      <w:pPr>
        <w:pStyle w:val="List1"/>
      </w:pPr>
      <w:r w:rsidRPr="00EB1462">
        <w:t>What happens to atoms, carbon, and energy during photosynthesis and cellular respiration?</w:t>
      </w:r>
    </w:p>
    <w:p w14:paraId="45152B77" w14:textId="77777777" w:rsidR="00B977E7" w:rsidRDefault="00B977E7" w:rsidP="00EC7FB3">
      <w:pPr>
        <w:pStyle w:val="Heading3"/>
        <w:rPr>
          <w:color w:val="FF0000"/>
        </w:rPr>
      </w:pPr>
      <w:r w:rsidRPr="00D438F2">
        <w:t xml:space="preserve">Activities in this </w:t>
      </w:r>
      <w:r w:rsidR="008A1275" w:rsidRPr="00D438F2">
        <w:t>Lesson</w:t>
      </w:r>
      <w:r w:rsidR="00174185">
        <w:t xml:space="preserve"> </w:t>
      </w:r>
    </w:p>
    <w:p w14:paraId="58315423" w14:textId="07F1322C" w:rsidR="000978A4" w:rsidRPr="00752189" w:rsidRDefault="000978A4" w:rsidP="000978A4">
      <w:pPr>
        <w:rPr>
          <w:i/>
        </w:rPr>
      </w:pPr>
      <w:r w:rsidRPr="00752189">
        <w:rPr>
          <w:i/>
        </w:rPr>
        <w:t xml:space="preserve">Note: There are </w:t>
      </w:r>
      <w:r>
        <w:rPr>
          <w:i/>
        </w:rPr>
        <w:t xml:space="preserve">multiple </w:t>
      </w:r>
      <w:r w:rsidRPr="00752189">
        <w:rPr>
          <w:i/>
        </w:rPr>
        <w:t xml:space="preserve">pathways to choose from in </w:t>
      </w:r>
      <w:r>
        <w:rPr>
          <w:i/>
        </w:rPr>
        <w:t>Lessons 4-5</w:t>
      </w:r>
      <w:r w:rsidRPr="00752189">
        <w:rPr>
          <w:i/>
        </w:rPr>
        <w:t xml:space="preserve">. Please see the </w:t>
      </w:r>
      <w:r w:rsidRPr="00752189">
        <w:rPr>
          <w:i/>
          <w:color w:val="0000FF"/>
        </w:rPr>
        <w:t>Plants</w:t>
      </w:r>
      <w:r>
        <w:rPr>
          <w:i/>
          <w:color w:val="0000FF"/>
        </w:rPr>
        <w:t xml:space="preserve"> Unit</w:t>
      </w:r>
      <w:r w:rsidRPr="00752189">
        <w:rPr>
          <w:i/>
          <w:color w:val="0000FF"/>
        </w:rPr>
        <w:t xml:space="preserve"> </w:t>
      </w:r>
      <w:r w:rsidR="00C62A4A">
        <w:rPr>
          <w:i/>
          <w:color w:val="0000FF"/>
        </w:rPr>
        <w:t>Front Matter</w:t>
      </w:r>
      <w:r w:rsidRPr="00752189">
        <w:rPr>
          <w:i/>
        </w:rPr>
        <w:t xml:space="preserve">, the </w:t>
      </w:r>
      <w:r w:rsidRPr="00752189">
        <w:rPr>
          <w:i/>
          <w:color w:val="0000FF"/>
        </w:rPr>
        <w:t>Student Challenges and Teacher Choices in the Plants Unit</w:t>
      </w:r>
      <w:r w:rsidRPr="00752189">
        <w:rPr>
          <w:i/>
        </w:rPr>
        <w:t xml:space="preserve"> document, and/or the Background Information section below for clarification in making this instructional decision.</w:t>
      </w:r>
    </w:p>
    <w:p w14:paraId="7775AFBC" w14:textId="4B1E6FC4" w:rsidR="000978A4" w:rsidRDefault="000978A4" w:rsidP="00917547">
      <w:pPr>
        <w:pStyle w:val="List1"/>
        <w:numPr>
          <w:ilvl w:val="0"/>
          <w:numId w:val="5"/>
        </w:numPr>
        <w:ind w:left="270"/>
      </w:pPr>
      <w:r>
        <w:rPr>
          <w:noProof/>
        </w:rPr>
        <mc:AlternateContent>
          <mc:Choice Requires="wpg">
            <w:drawing>
              <wp:anchor distT="0" distB="0" distL="114300" distR="114300" simplePos="0" relativeHeight="251661312" behindDoc="0" locked="0" layoutInCell="1" allowOverlap="1" wp14:anchorId="183E6F0B" wp14:editId="2E36BAEF">
                <wp:simplePos x="0" y="0"/>
                <wp:positionH relativeFrom="column">
                  <wp:posOffset>-240030</wp:posOffset>
                </wp:positionH>
                <wp:positionV relativeFrom="paragraph">
                  <wp:posOffset>8706</wp:posOffset>
                </wp:positionV>
                <wp:extent cx="342900" cy="160020"/>
                <wp:effectExtent l="50800" t="25400" r="63500" b="93980"/>
                <wp:wrapNone/>
                <wp:docPr id="11" name="Group 11"/>
                <wp:cNvGraphicFramePr/>
                <a:graphic xmlns:a="http://schemas.openxmlformats.org/drawingml/2006/main">
                  <a:graphicData uri="http://schemas.microsoft.com/office/word/2010/wordprocessingGroup">
                    <wpg:wgp>
                      <wpg:cNvGrpSpPr/>
                      <wpg:grpSpPr>
                        <a:xfrm>
                          <a:off x="0" y="0"/>
                          <a:ext cx="342900" cy="160020"/>
                          <a:chOff x="0" y="0"/>
                          <a:chExt cx="571500" cy="342900"/>
                        </a:xfrm>
                      </wpg:grpSpPr>
                      <wps:wsp>
                        <wps:cNvPr id="41" name="Curved Right Arrow 41"/>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Curved Right Arrow 42"/>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C894C7E" id="Group 11" o:spid="_x0000_s1026" style="position:absolute;margin-left:-18.9pt;margin-top:.7pt;width:27pt;height:12.6pt;z-index:251661312;mso-width-relative:margin;mso-height-relative:margin" coordsize="5715,3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">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Curved Right Arrow 41" o:spid="_x0000_s1027"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" adj="14400,19800,16200" fillcolor="black [3213]" strokecolor="black [3213]">
                  <v:shadow on="t" color="black" opacity="22937f" origin=",.5" offset="0,.63889mm"/>
                </v:shape>
                <v:shape id="Curved Right Arrow 42" o:spid="_x0000_s1028"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" adj="14400,19800,16200" fillcolor="black [3213]" strokecolor="black [3213]">
                  <v:shadow on="t" color="black" opacity="22937f" origin=",.5" offset="0,.63889mm"/>
                </v:shape>
              </v:group>
            </w:pict>
          </mc:Fallback>
        </mc:AlternateContent>
      </w:r>
      <w:r w:rsidRPr="00025198">
        <w:t xml:space="preserve">Activity </w:t>
      </w:r>
      <w:r>
        <w:t>4</w:t>
      </w:r>
      <w:r w:rsidRPr="00025198">
        <w:t xml:space="preserve">.1: </w:t>
      </w:r>
      <w:r>
        <w:t>Molecular Models for Potatoes Moving and Functioning: Cellular Respiration (</w:t>
      </w:r>
      <w:r w:rsidR="00BE086E">
        <w:t>4</w:t>
      </w:r>
      <w:r>
        <w:t>0 min)</w:t>
      </w:r>
    </w:p>
    <w:p w14:paraId="78E3A426" w14:textId="77777777" w:rsidR="000978A4" w:rsidRPr="008F7D3F" w:rsidRDefault="000978A4" w:rsidP="00917547">
      <w:pPr>
        <w:pStyle w:val="List1"/>
        <w:numPr>
          <w:ilvl w:val="1"/>
          <w:numId w:val="5"/>
        </w:numPr>
        <w:ind w:left="720"/>
      </w:pPr>
      <w:r w:rsidRPr="000978A4">
        <w:rPr>
          <w:i/>
        </w:rPr>
        <w:t>Note: The steps that have students construct molecular models in this activity are optional if students did molecular modeling for cellular respiration in another unit and performed well on the pretest for items related to cellular respiration.</w:t>
      </w:r>
    </w:p>
    <w:p w14:paraId="501D3286" w14:textId="69B28B5E" w:rsidR="000978A4" w:rsidRDefault="000978A4" w:rsidP="000978A4">
      <w:pPr>
        <w:pStyle w:val="List1"/>
        <w:numPr>
          <w:ilvl w:val="0"/>
          <w:numId w:val="1"/>
        </w:numPr>
        <w:spacing w:after="0"/>
      </w:pPr>
      <w:r w:rsidRPr="00025198">
        <w:t>Activity</w:t>
      </w:r>
      <w:r>
        <w:t xml:space="preserve"> 4</w:t>
      </w:r>
      <w:r w:rsidRPr="00025198">
        <w:t xml:space="preserve">.2: </w:t>
      </w:r>
      <w:r>
        <w:t>Explaining How Plants Move and Function: Cellular Respiration (</w:t>
      </w:r>
      <w:r w:rsidR="00BE086E">
        <w:t>4</w:t>
      </w:r>
      <w:r>
        <w:t>0 min)</w:t>
      </w:r>
    </w:p>
    <w:p w14:paraId="0B282E1A" w14:textId="77777777" w:rsidR="000978A4" w:rsidRPr="00025198" w:rsidRDefault="000978A4" w:rsidP="000978A4">
      <w:pPr>
        <w:pStyle w:val="List1"/>
        <w:numPr>
          <w:ilvl w:val="0"/>
          <w:numId w:val="1"/>
        </w:numPr>
        <w:spacing w:after="0"/>
      </w:pPr>
      <w:r>
        <w:t xml:space="preserve">Activity 4.3: Molecular Models for Potatoes Making Food: Photosynthesis </w:t>
      </w:r>
      <w:r w:rsidRPr="00025198">
        <w:t>(</w:t>
      </w:r>
      <w:r>
        <w:t>6</w:t>
      </w:r>
      <w:r w:rsidRPr="00025198">
        <w:t>0 min)</w:t>
      </w:r>
    </w:p>
    <w:p w14:paraId="1F7D52BF" w14:textId="77777777" w:rsidR="000978A4" w:rsidRPr="008F7D3F" w:rsidRDefault="000978A4" w:rsidP="000978A4">
      <w:pPr>
        <w:pStyle w:val="List1"/>
        <w:numPr>
          <w:ilvl w:val="0"/>
          <w:numId w:val="1"/>
        </w:numPr>
      </w:pPr>
      <w:r>
        <w:t xml:space="preserve">Activity 4.4: Explaining How Plants Make Food: Photosynthesis </w:t>
      </w:r>
      <w:r w:rsidRPr="00025198">
        <w:t>(</w:t>
      </w:r>
      <w:r>
        <w:t>40 min)</w:t>
      </w:r>
    </w:p>
    <w:p w14:paraId="25DC1ED0" w14:textId="3511FF9E" w:rsidR="000978A4" w:rsidRDefault="000978A4" w:rsidP="00ED775D">
      <w:pPr>
        <w:pStyle w:val="Heading3"/>
      </w:pPr>
      <w:r>
        <w:rPr>
          <w:noProof/>
        </w:rPr>
        <w:lastRenderedPageBreak/>
        <mc:AlternateContent>
          <mc:Choice Requires="wps">
            <w:drawing>
              <wp:anchor distT="0" distB="0" distL="114300" distR="114300" simplePos="0" relativeHeight="251663360" behindDoc="0" locked="0" layoutInCell="1" allowOverlap="1" wp14:anchorId="7D5A0019" wp14:editId="00C2AE6E">
                <wp:simplePos x="0" y="0"/>
                <wp:positionH relativeFrom="column">
                  <wp:posOffset>4271058</wp:posOffset>
                </wp:positionH>
                <wp:positionV relativeFrom="paragraph">
                  <wp:posOffset>-243068</wp:posOffset>
                </wp:positionV>
                <wp:extent cx="924560" cy="924560"/>
                <wp:effectExtent l="127000" t="0" r="15240" b="345440"/>
                <wp:wrapNone/>
                <wp:docPr id="4"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61120"/>
                            <a:gd name="adj2" fmla="val 80289"/>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14:paraId="3B36A4FB" w14:textId="77777777" w:rsidR="00C62A4A" w:rsidRPr="003B3A3C" w:rsidRDefault="00C62A4A" w:rsidP="000978A4">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D5A0019"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336.3pt;margin-top:-19.15pt;width:72.8pt;height:72.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" adj="-2402,28142" fillcolor="#5a5a5a [2109]" strokecolor="gray [1629]">
                <v:shadow on="t" opacity="22936f" origin=",.5" offset="0,.63889mm"/>
                <v:textbox>
                  <w:txbxContent>
                    <w:p w14:paraId="3B36A4FB" w14:textId="77777777" w:rsidR="00C62A4A" w:rsidRPr="003B3A3C" w:rsidRDefault="00C62A4A" w:rsidP="000978A4">
                      <w:pPr>
                        <w:jc w:val="center"/>
                        <w:rPr>
                          <w:color w:val="FFFFFF" w:themeColor="background1"/>
                        </w:rPr>
                      </w:pPr>
                      <w:r w:rsidRPr="003B3A3C">
                        <w:rPr>
                          <w:color w:val="FFFFFF" w:themeColor="background1"/>
                        </w:rPr>
                        <w:t>You are here</w:t>
                      </w:r>
                    </w:p>
                  </w:txbxContent>
                </v:textbox>
              </v:shape>
            </w:pict>
          </mc:Fallback>
        </mc:AlternateContent>
      </w:r>
    </w:p>
    <w:p w14:paraId="0896D899" w14:textId="77777777" w:rsidR="00ED775D" w:rsidRPr="00D438F2" w:rsidRDefault="00ED775D" w:rsidP="00ED775D">
      <w:pPr>
        <w:pStyle w:val="Heading3"/>
      </w:pPr>
      <w:r w:rsidRPr="00D438F2">
        <w:t>Unit Map</w:t>
      </w:r>
    </w:p>
    <w:p w14:paraId="1E00208E" w14:textId="1C6E495B" w:rsidR="000978A4" w:rsidRDefault="000978A4" w:rsidP="00B71E67">
      <w:pPr>
        <w:pStyle w:val="Heading2"/>
        <w:rPr>
          <w:color w:val="FF0000"/>
        </w:rPr>
      </w:pPr>
      <w:r>
        <w:rPr>
          <w:noProof/>
        </w:rPr>
        <w:drawing>
          <wp:inline distT="0" distB="0" distL="0" distR="0" wp14:anchorId="6B053AAF" wp14:editId="5B7E3328">
            <wp:extent cx="6250329" cy="3767216"/>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9-07-17 at 9.24.33 AM.png"/>
                    <pic:cNvPicPr/>
                  </pic:nvPicPr>
                  <pic:blipFill>
                    <a:blip r:embed="rId8"/>
                    <a:stretch>
                      <a:fillRect/>
                    </a:stretch>
                  </pic:blipFill>
                  <pic:spPr>
                    <a:xfrm>
                      <a:off x="0" y="0"/>
                      <a:ext cx="6255740" cy="3770477"/>
                    </a:xfrm>
                    <a:prstGeom prst="rect">
                      <a:avLst/>
                    </a:prstGeom>
                  </pic:spPr>
                </pic:pic>
              </a:graphicData>
            </a:graphic>
          </wp:inline>
        </w:drawing>
      </w:r>
    </w:p>
    <w:p w14:paraId="05ED9931" w14:textId="77777777" w:rsidR="000978A4" w:rsidRPr="000978A4" w:rsidRDefault="000978A4" w:rsidP="000978A4">
      <w:pPr>
        <w:pStyle w:val="List1"/>
      </w:pPr>
    </w:p>
    <w:p w14:paraId="071AA9B9" w14:textId="0692F98C" w:rsidR="00ED775D" w:rsidRDefault="00174185" w:rsidP="00B71E67">
      <w:pPr>
        <w:pStyle w:val="Heading2"/>
      </w:pPr>
      <w:r>
        <w:t>Learning Goals</w:t>
      </w:r>
    </w:p>
    <w:p w14:paraId="24EDC52C" w14:textId="19124758"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386410" w:rsidRPr="003D7670" w14:paraId="4661BEB4" w14:textId="77777777" w:rsidTr="00ED075E">
        <w:trPr>
          <w:tblHeader/>
        </w:trPr>
        <w:tc>
          <w:tcPr>
            <w:tcW w:w="3993" w:type="dxa"/>
          </w:tcPr>
          <w:p w14:paraId="71B44051" w14:textId="77777777" w:rsidR="00386410" w:rsidRPr="003D7670" w:rsidRDefault="00386410" w:rsidP="00ED075E">
            <w:pPr>
              <w:pStyle w:val="Heading2"/>
              <w:spacing w:beforeLines="40" w:before="96" w:afterLines="40" w:after="96"/>
              <w:jc w:val="center"/>
              <w:outlineLvl w:val="1"/>
              <w:rPr>
                <w:sz w:val="22"/>
              </w:rPr>
            </w:pPr>
            <w:r w:rsidRPr="003D7670">
              <w:rPr>
                <w:sz w:val="22"/>
              </w:rPr>
              <w:t>Activity</w:t>
            </w:r>
          </w:p>
        </w:tc>
        <w:tc>
          <w:tcPr>
            <w:tcW w:w="5357" w:type="dxa"/>
          </w:tcPr>
          <w:p w14:paraId="2B145731" w14:textId="77777777" w:rsidR="00386410" w:rsidRPr="003D7670" w:rsidRDefault="00386410" w:rsidP="00ED075E">
            <w:pPr>
              <w:pStyle w:val="Heading2"/>
              <w:spacing w:beforeLines="40" w:before="96" w:afterLines="40" w:after="96"/>
              <w:jc w:val="center"/>
              <w:outlineLvl w:val="1"/>
              <w:rPr>
                <w:sz w:val="22"/>
              </w:rPr>
            </w:pPr>
            <w:r w:rsidRPr="003D7670">
              <w:rPr>
                <w:sz w:val="22"/>
              </w:rPr>
              <w:t>Target Performance</w:t>
            </w:r>
          </w:p>
        </w:tc>
      </w:tr>
      <w:tr w:rsidR="008B4EBE" w:rsidRPr="003D7670" w14:paraId="68DC2E5D" w14:textId="77777777" w:rsidTr="00ED075E">
        <w:tc>
          <w:tcPr>
            <w:tcW w:w="9350" w:type="dxa"/>
            <w:gridSpan w:val="2"/>
            <w:shd w:val="clear" w:color="auto" w:fill="D9D9D9" w:themeFill="background1" w:themeFillShade="D9"/>
          </w:tcPr>
          <w:p w14:paraId="4D9F06FE" w14:textId="77777777" w:rsidR="008B4EBE" w:rsidRPr="003D7670" w:rsidRDefault="008B4EBE" w:rsidP="00ED075E">
            <w:pPr>
              <w:spacing w:beforeLines="40" w:before="96" w:afterLines="40" w:after="96"/>
              <w:jc w:val="center"/>
              <w:rPr>
                <w:i/>
              </w:rPr>
            </w:pPr>
            <w:r w:rsidRPr="00AC1B44">
              <w:rPr>
                <w:i/>
              </w:rPr>
              <w:t>Lesson 4: Explaining How Plants Make Food, Move, and Function</w:t>
            </w:r>
            <w:r>
              <w:rPr>
                <w:i/>
              </w:rPr>
              <w:t xml:space="preserve"> </w:t>
            </w:r>
            <w:r w:rsidRPr="00AC1B44">
              <w:rPr>
                <w:i/>
              </w:rPr>
              <w:t>(students as explainers)</w:t>
            </w:r>
          </w:p>
        </w:tc>
      </w:tr>
      <w:tr w:rsidR="008B4EBE" w:rsidRPr="003D7670" w14:paraId="64C06863" w14:textId="77777777" w:rsidTr="00ED075E">
        <w:tc>
          <w:tcPr>
            <w:tcW w:w="3993" w:type="dxa"/>
          </w:tcPr>
          <w:p w14:paraId="61EB9BCC" w14:textId="77777777" w:rsidR="008B4EBE" w:rsidRPr="003D7670" w:rsidRDefault="008B4EBE" w:rsidP="00ED075E">
            <w:pPr>
              <w:spacing w:before="120"/>
              <w:rPr>
                <w:b/>
              </w:rPr>
            </w:pPr>
            <w:r w:rsidRPr="004E1537">
              <w:t>Activity 4.1: Molecular Models for Potatoes Moving and Functioning: Cellular Respiration</w:t>
            </w:r>
            <w:r w:rsidRPr="003D7670">
              <w:t xml:space="preserve"> </w:t>
            </w:r>
          </w:p>
        </w:tc>
        <w:tc>
          <w:tcPr>
            <w:tcW w:w="5357" w:type="dxa"/>
          </w:tcPr>
          <w:p w14:paraId="26C4BE2C" w14:textId="77777777" w:rsidR="008B4EBE" w:rsidRPr="003D7670" w:rsidRDefault="008B4EBE" w:rsidP="00ED075E">
            <w:pPr>
              <w:spacing w:beforeLines="40" w:before="96" w:afterLines="40" w:after="96"/>
            </w:pPr>
            <w:r w:rsidRPr="003D7670">
              <w:t>Students use molecular models to explain how carbon, oxygen, and hydrogen atoms</w:t>
            </w:r>
            <w:r>
              <w:t xml:space="preserve"> in glucose and oxygen</w:t>
            </w:r>
            <w:r w:rsidRPr="003D7670">
              <w:t xml:space="preserve"> molecules are rearranged into </w:t>
            </w:r>
            <w:r>
              <w:t>carbon dioxide and water</w:t>
            </w:r>
            <w:r w:rsidRPr="003D7670">
              <w:t xml:space="preserve"> in a </w:t>
            </w:r>
            <w:r>
              <w:t>potato plant’s</w:t>
            </w:r>
            <w:r w:rsidRPr="003D7670">
              <w:t xml:space="preserve"> cells.</w:t>
            </w:r>
          </w:p>
        </w:tc>
      </w:tr>
      <w:tr w:rsidR="008B4EBE" w:rsidRPr="003D7670" w14:paraId="2B0CE0F4" w14:textId="77777777" w:rsidTr="00ED075E">
        <w:tc>
          <w:tcPr>
            <w:tcW w:w="3993" w:type="dxa"/>
          </w:tcPr>
          <w:p w14:paraId="447185F7" w14:textId="77777777" w:rsidR="008B4EBE" w:rsidRPr="003D7670" w:rsidRDefault="008B4EBE" w:rsidP="00ED075E">
            <w:pPr>
              <w:spacing w:before="120"/>
            </w:pPr>
            <w:r w:rsidRPr="004E1537">
              <w:t>Activity 4.2: Explaining How Plants Move and Function: Cellular Respiration</w:t>
            </w:r>
          </w:p>
        </w:tc>
        <w:tc>
          <w:tcPr>
            <w:tcW w:w="5357" w:type="dxa"/>
          </w:tcPr>
          <w:p w14:paraId="522D3310" w14:textId="77777777" w:rsidR="008B4EBE" w:rsidRPr="003D7670" w:rsidRDefault="008B4EBE" w:rsidP="00ED075E">
            <w:pPr>
              <w:spacing w:beforeLines="40" w:before="96" w:afterLines="40" w:after="96"/>
            </w:pPr>
            <w:r w:rsidRPr="003D7670">
              <w:t xml:space="preserve">Students explain how matter moves and changes and how energy changes during cellular respiration in a </w:t>
            </w:r>
            <w:r>
              <w:t>potato plant</w:t>
            </w:r>
            <w:r w:rsidRPr="003D7670">
              <w:t>’s cells</w:t>
            </w:r>
            <w:r>
              <w:t>.</w:t>
            </w:r>
          </w:p>
        </w:tc>
      </w:tr>
      <w:tr w:rsidR="008B4EBE" w:rsidRPr="003D7670" w14:paraId="3DE68C09" w14:textId="77777777" w:rsidTr="00ED075E">
        <w:tc>
          <w:tcPr>
            <w:tcW w:w="3993" w:type="dxa"/>
          </w:tcPr>
          <w:p w14:paraId="281EB8F3" w14:textId="77777777" w:rsidR="008B4EBE" w:rsidRPr="004E1537" w:rsidRDefault="008B4EBE" w:rsidP="00ED075E">
            <w:pPr>
              <w:spacing w:before="120"/>
            </w:pPr>
            <w:r w:rsidRPr="004E1537">
              <w:t>Activity 4.3: Molecular Models for Potatoes Making Food: Photosynthesis</w:t>
            </w:r>
          </w:p>
        </w:tc>
        <w:tc>
          <w:tcPr>
            <w:tcW w:w="5357" w:type="dxa"/>
          </w:tcPr>
          <w:p w14:paraId="3DAA009E" w14:textId="311E939A" w:rsidR="008B4EBE" w:rsidRPr="003D7670" w:rsidRDefault="008B4EBE" w:rsidP="00ED075E">
            <w:pPr>
              <w:spacing w:beforeLines="40" w:before="96" w:afterLines="40" w:after="96"/>
            </w:pPr>
            <w:r w:rsidRPr="003D7670">
              <w:t>Students use molecular models to explain how carbon, oxygen, and hydrogen atoms</w:t>
            </w:r>
            <w:r>
              <w:t xml:space="preserve"> in carbon dioxide and water</w:t>
            </w:r>
            <w:r w:rsidRPr="003D7670">
              <w:t xml:space="preserve"> molecules</w:t>
            </w:r>
            <w:r>
              <w:t xml:space="preserve"> </w:t>
            </w:r>
            <w:r w:rsidRPr="003D7670">
              <w:t>are rearranged</w:t>
            </w:r>
            <w:r>
              <w:t xml:space="preserve"> into glucose and oxygen</w:t>
            </w:r>
            <w:r w:rsidRPr="003D7670">
              <w:t xml:space="preserve"> in a </w:t>
            </w:r>
            <w:r>
              <w:t>potato plant’s</w:t>
            </w:r>
            <w:r w:rsidRPr="003D7670">
              <w:t xml:space="preserve"> </w:t>
            </w:r>
            <w:r>
              <w:t xml:space="preserve">leaf </w:t>
            </w:r>
            <w:r w:rsidRPr="003D7670">
              <w:t>cells.</w:t>
            </w:r>
          </w:p>
        </w:tc>
      </w:tr>
      <w:tr w:rsidR="008B4EBE" w:rsidRPr="003D7670" w14:paraId="4BB094C5" w14:textId="77777777" w:rsidTr="00ED075E">
        <w:tc>
          <w:tcPr>
            <w:tcW w:w="3993" w:type="dxa"/>
          </w:tcPr>
          <w:p w14:paraId="5096F88E" w14:textId="77777777" w:rsidR="008B4EBE" w:rsidRPr="004E1537" w:rsidRDefault="008B4EBE" w:rsidP="00ED075E">
            <w:pPr>
              <w:spacing w:before="120"/>
            </w:pPr>
            <w:r w:rsidRPr="004E1537">
              <w:lastRenderedPageBreak/>
              <w:t>Activity 4.4: Explaining How Plants Make Food: Photosynthesis</w:t>
            </w:r>
          </w:p>
        </w:tc>
        <w:tc>
          <w:tcPr>
            <w:tcW w:w="5357" w:type="dxa"/>
          </w:tcPr>
          <w:p w14:paraId="4ACA3DC5" w14:textId="77777777" w:rsidR="008B4EBE" w:rsidRPr="003D7670" w:rsidRDefault="008B4EBE" w:rsidP="00ED075E">
            <w:pPr>
              <w:spacing w:beforeLines="40" w:before="96" w:afterLines="40" w:after="96"/>
            </w:pPr>
            <w:r w:rsidRPr="003D7670">
              <w:t xml:space="preserve">Students explain how matter moves and changes and how energy changes during </w:t>
            </w:r>
            <w:r>
              <w:t>photosynthesis</w:t>
            </w:r>
            <w:r w:rsidRPr="003D7670">
              <w:t xml:space="preserve"> in a </w:t>
            </w:r>
            <w:r>
              <w:t>potato plant</w:t>
            </w:r>
            <w:r w:rsidRPr="003D7670">
              <w:t xml:space="preserve">’s </w:t>
            </w:r>
            <w:r>
              <w:t xml:space="preserve">leaf </w:t>
            </w:r>
            <w:r w:rsidRPr="003D7670">
              <w:t>cells</w:t>
            </w:r>
            <w:r>
              <w:t>.</w:t>
            </w:r>
          </w:p>
        </w:tc>
      </w:tr>
    </w:tbl>
    <w:p w14:paraId="5F1AEA40" w14:textId="471EE0FC" w:rsidR="008B4EBE" w:rsidRPr="00C04457" w:rsidRDefault="008B4EBE" w:rsidP="008B4EBE">
      <w:r w:rsidRPr="00B71E67" w:rsidDel="008B4EBE">
        <w:rPr>
          <w:color w:val="FF0000"/>
        </w:rPr>
        <w:t xml:space="preserve"> </w:t>
      </w:r>
    </w:p>
    <w:p w14:paraId="54FE4E89" w14:textId="77777777" w:rsidR="00B977E7" w:rsidRPr="00D438F2" w:rsidRDefault="00B977E7" w:rsidP="007C2011">
      <w:pPr>
        <w:pStyle w:val="Heading3"/>
      </w:pPr>
      <w:r w:rsidRPr="00D438F2">
        <w:t>NGSS Performance Expectations</w:t>
      </w:r>
    </w:p>
    <w:p w14:paraId="219275DA" w14:textId="77777777" w:rsidR="0043635A" w:rsidRDefault="0043635A" w:rsidP="0043635A">
      <w:pPr>
        <w:rPr>
          <w:b/>
        </w:rPr>
      </w:pPr>
      <w:r w:rsidRPr="00152BB9">
        <w:rPr>
          <w:b/>
        </w:rPr>
        <w:t>High school</w:t>
      </w:r>
    </w:p>
    <w:p w14:paraId="0ABFFD59" w14:textId="77777777" w:rsidR="0043635A" w:rsidRPr="00544243" w:rsidRDefault="0043635A" w:rsidP="0043635A">
      <w:pPr>
        <w:pStyle w:val="ListParagraph"/>
        <w:numPr>
          <w:ilvl w:val="0"/>
          <w:numId w:val="6"/>
        </w:numPr>
        <w:tabs>
          <w:tab w:val="left" w:pos="450"/>
        </w:tabs>
        <w:ind w:left="360"/>
        <w:rPr>
          <w:b/>
        </w:rPr>
      </w:pPr>
      <w:r>
        <w:t>HS. Chemical Reactions. HS-PS1-4. Develop a model to illustrate that the release or absorption of energy from a chemical reaction system depends upon the changes in the total bond energy.</w:t>
      </w:r>
    </w:p>
    <w:p w14:paraId="0266E7F2" w14:textId="77777777" w:rsidR="0043635A" w:rsidRPr="00544243" w:rsidRDefault="0043635A" w:rsidP="0043635A">
      <w:pPr>
        <w:pStyle w:val="ListParagraph"/>
        <w:numPr>
          <w:ilvl w:val="0"/>
          <w:numId w:val="6"/>
        </w:numPr>
        <w:tabs>
          <w:tab w:val="left" w:pos="450"/>
        </w:tabs>
        <w:ind w:left="360"/>
        <w:rPr>
          <w:b/>
        </w:rPr>
      </w:pPr>
      <w:r>
        <w:t>HS. Chemical Reactions. HS-PS1-7. Use mathematical representations to support the claim that atoms, and therefore mass, are conserved during a chemical reaction.</w:t>
      </w:r>
    </w:p>
    <w:p w14:paraId="40DCF3A0" w14:textId="77777777" w:rsidR="0043635A" w:rsidRPr="00544243" w:rsidRDefault="0043635A" w:rsidP="0043635A">
      <w:pPr>
        <w:pStyle w:val="ListParagraph"/>
        <w:numPr>
          <w:ilvl w:val="0"/>
          <w:numId w:val="6"/>
        </w:numPr>
        <w:tabs>
          <w:tab w:val="left" w:pos="450"/>
        </w:tabs>
        <w:ind w:left="360"/>
        <w:rPr>
          <w:b/>
        </w:rPr>
      </w:pPr>
      <w:r>
        <w:t>HS. Structure and Function. HS-LS1-2. Develop and use a model to illustrate the hierarchical organization of interacting systems that provide specific functions within multicellular organisms.</w:t>
      </w:r>
    </w:p>
    <w:p w14:paraId="777B0A41" w14:textId="77777777" w:rsidR="0043635A" w:rsidRDefault="0043635A" w:rsidP="0043635A">
      <w:pPr>
        <w:pStyle w:val="ListParagraph"/>
        <w:numPr>
          <w:ilvl w:val="0"/>
          <w:numId w:val="6"/>
        </w:numPr>
        <w:tabs>
          <w:tab w:val="left" w:pos="450"/>
        </w:tabs>
        <w:ind w:left="360"/>
      </w:pPr>
      <w:r>
        <w:t xml:space="preserve">HS. </w:t>
      </w:r>
      <w:r w:rsidRPr="00544243">
        <w:t>Matter</w:t>
      </w:r>
      <w:r>
        <w:t xml:space="preserve"> and Energy in Organisms and Ecosystems. HS-LS1-5. Use a model to illustrate how photosynthesis transforms light energy into stored chemical energy.</w:t>
      </w:r>
    </w:p>
    <w:p w14:paraId="46455B3F" w14:textId="77777777" w:rsidR="0043635A" w:rsidRDefault="0043635A" w:rsidP="0043635A">
      <w:pPr>
        <w:pStyle w:val="ListParagraph"/>
        <w:numPr>
          <w:ilvl w:val="0"/>
          <w:numId w:val="6"/>
        </w:numPr>
        <w:tabs>
          <w:tab w:val="left" w:pos="450"/>
        </w:tabs>
        <w:ind w:left="360"/>
      </w:pPr>
      <w:r>
        <w:t>HS. Matter and Energy in Organisms and Ecosystems. HS-LS1-7. Use a model to illustrate that cellular respiration is a chemical process whereby the bonds of food molecules and oxygen molecules are broken and the bonds in new compounds are formed resulting in a net transfer of energy.</w:t>
      </w:r>
    </w:p>
    <w:p w14:paraId="370A4F56" w14:textId="1BEB00FF" w:rsidR="0043635A" w:rsidRPr="00B04605" w:rsidRDefault="0043635A" w:rsidP="00B04605">
      <w:pPr>
        <w:pStyle w:val="ListParagraph"/>
        <w:numPr>
          <w:ilvl w:val="0"/>
          <w:numId w:val="6"/>
        </w:numPr>
        <w:tabs>
          <w:tab w:val="left" w:pos="450"/>
        </w:tabs>
        <w:ind w:left="360"/>
        <w:rPr>
          <w:b/>
        </w:rPr>
      </w:pPr>
      <w:r>
        <w:t>HS. Matter and Energy in Organisms and Ecosystems. HS-LS2-5. Develop a model to illustrate the role of photosynthesis and cellular respiration in the cycling of carbon among the biosphere, atmosphere, hydrosphere, and geosphere.</w:t>
      </w:r>
    </w:p>
    <w:p w14:paraId="3B17BA28" w14:textId="1618232E" w:rsidR="000978A4" w:rsidRPr="00411393" w:rsidRDefault="000978A4" w:rsidP="000978A4">
      <w:pPr>
        <w:rPr>
          <w:b/>
        </w:rPr>
      </w:pPr>
      <w:r w:rsidRPr="00411393">
        <w:rPr>
          <w:b/>
        </w:rPr>
        <w:t>Middle school</w:t>
      </w:r>
    </w:p>
    <w:p w14:paraId="184D68F3" w14:textId="77777777" w:rsidR="000978A4" w:rsidRDefault="000978A4" w:rsidP="00917547">
      <w:pPr>
        <w:pStyle w:val="ListParagraph"/>
        <w:numPr>
          <w:ilvl w:val="0"/>
          <w:numId w:val="6"/>
        </w:numPr>
        <w:ind w:left="360"/>
      </w:pPr>
      <w:r>
        <w:t>MS. Structure and Properties of Matter. MS-PS1-1</w:t>
      </w:r>
      <w:r w:rsidRPr="001B15AE">
        <w:t xml:space="preserve">. </w:t>
      </w:r>
      <w:r>
        <w:t>Develop models to describe the atomic composition of simple molecules and extended structures</w:t>
      </w:r>
      <w:r w:rsidRPr="001B15AE">
        <w:t xml:space="preserve">. </w:t>
      </w:r>
    </w:p>
    <w:p w14:paraId="6CBFF2A3" w14:textId="77777777" w:rsidR="000978A4" w:rsidRDefault="000978A4" w:rsidP="00917547">
      <w:pPr>
        <w:pStyle w:val="ListParagraph"/>
        <w:numPr>
          <w:ilvl w:val="0"/>
          <w:numId w:val="6"/>
        </w:numPr>
        <w:ind w:left="360"/>
      </w:pPr>
      <w:r>
        <w:t>MS. Chemical Reactions. MS-PS1-2. Analyze and interpret data on the properties of substances before and after the substances interact to determine if a chemical reaction has occurred.</w:t>
      </w:r>
    </w:p>
    <w:p w14:paraId="1ACC588B" w14:textId="77777777" w:rsidR="000978A4" w:rsidRDefault="000978A4" w:rsidP="00917547">
      <w:pPr>
        <w:pStyle w:val="ListParagraph"/>
        <w:numPr>
          <w:ilvl w:val="0"/>
          <w:numId w:val="6"/>
        </w:numPr>
        <w:ind w:left="360"/>
      </w:pPr>
      <w:r>
        <w:t>MS. Chemical Reactions. MS-PS1-5. Develop and use a model to describe how the total number of atoms does not change in a chemical reaction and thus mass is conserved.</w:t>
      </w:r>
    </w:p>
    <w:p w14:paraId="2C6D93C1" w14:textId="77777777" w:rsidR="000978A4" w:rsidRDefault="000978A4" w:rsidP="00917547">
      <w:pPr>
        <w:pStyle w:val="ListParagraph"/>
        <w:numPr>
          <w:ilvl w:val="0"/>
          <w:numId w:val="6"/>
        </w:numPr>
        <w:ind w:left="360"/>
      </w:pPr>
      <w:r>
        <w:t>MS. Matter and Energy in Organisms and Ecosystems. MS-LS1-6. Construct a scientific explanation based on evidence for the role of photosynthesis in the cycling of matter and flow of energy among living and non-living parts of an ecosystem.</w:t>
      </w:r>
    </w:p>
    <w:p w14:paraId="02CA22FE" w14:textId="77777777" w:rsidR="000978A4" w:rsidRDefault="000978A4" w:rsidP="00917547">
      <w:pPr>
        <w:pStyle w:val="ListParagraph"/>
        <w:numPr>
          <w:ilvl w:val="0"/>
          <w:numId w:val="6"/>
        </w:numPr>
        <w:ind w:left="360"/>
      </w:pPr>
      <w:r>
        <w:t>MS. Matter and Energy in Organisms and Ecosystems. MS-LS1-7. Develop a model to describe how food is rearranged through chemical reactions forming new molecules that support growth and/or release energy as this matter moves through an organism.</w:t>
      </w:r>
    </w:p>
    <w:p w14:paraId="1FAD0F84" w14:textId="77777777" w:rsidR="000978A4" w:rsidRDefault="000978A4" w:rsidP="00917547">
      <w:pPr>
        <w:pStyle w:val="ListParagraph"/>
        <w:numPr>
          <w:ilvl w:val="0"/>
          <w:numId w:val="6"/>
        </w:numPr>
        <w:ind w:left="360"/>
      </w:pPr>
      <w:r>
        <w:t>MS. Matter and Energy in Organisms and Ecosystems. MS-LS2-3. Develop a model to describe the cycling of matter and flow of energy among living and non-living parts of an ecosystem.</w:t>
      </w:r>
    </w:p>
    <w:p w14:paraId="2D3D585D" w14:textId="4F7C21D6" w:rsidR="00B977E7" w:rsidRDefault="00B977E7" w:rsidP="00B71E67">
      <w:pPr>
        <w:pStyle w:val="Heading2"/>
      </w:pPr>
      <w:r w:rsidRPr="00D438F2">
        <w:lastRenderedPageBreak/>
        <w:t>Background Information</w:t>
      </w:r>
    </w:p>
    <w:p w14:paraId="2573AD3F" w14:textId="4520D839" w:rsidR="00174185" w:rsidRPr="005641D6" w:rsidRDefault="00CC2673" w:rsidP="00B71E67">
      <w:pPr>
        <w:pStyle w:val="Heading3"/>
        <w:rPr>
          <w:color w:val="00B050"/>
        </w:rPr>
      </w:pPr>
      <w:r w:rsidRPr="005641D6">
        <w:rPr>
          <w:color w:val="00B050"/>
        </w:rPr>
        <w:t>Three-dimensional Learning Progression</w:t>
      </w:r>
    </w:p>
    <w:p w14:paraId="61CA0BF9" w14:textId="11B7588F" w:rsidR="00C36C36" w:rsidRDefault="00C36C36" w:rsidP="00C36C36">
      <w:bookmarkStart w:id="1" w:name="_Toc235692290"/>
      <w:r>
        <w:t xml:space="preserve">This lesson helps middle school and high school students understand why plants “breathe” (i.e., exchange gases with the air) differently in the light and in the dark and how the mass of plants can come mostly from the air. As they model photosynthesis, they learn how to explain plant gas exchange and growth in a way that follows the key rules about matter and energy—atoms last </w:t>
      </w:r>
      <w:r w:rsidR="003071DA">
        <w:t>forever,</w:t>
      </w:r>
      <w:r>
        <w:t xml:space="preserve"> and energy lasts forever (in chemical changes). As they model cellular respiration, they learn how to explain this carbon-transforming process that makes food energy available to plant cells.</w:t>
      </w:r>
    </w:p>
    <w:p w14:paraId="1F3A313E" w14:textId="77777777" w:rsidR="00C36C36" w:rsidRDefault="00C36C36" w:rsidP="00C36C36">
      <w:r>
        <w:t>We will consistently focus on the idea that understanding carbon-transforming processes involves answering the Three Questions:</w:t>
      </w:r>
    </w:p>
    <w:p w14:paraId="167FCC93" w14:textId="10BCAC2A" w:rsidR="00C36C36" w:rsidRPr="00DB72EE" w:rsidRDefault="00C36C36" w:rsidP="00917547">
      <w:pPr>
        <w:pStyle w:val="ListParagraph"/>
        <w:numPr>
          <w:ilvl w:val="0"/>
          <w:numId w:val="9"/>
        </w:numPr>
        <w:ind w:left="360"/>
      </w:pPr>
      <w:r>
        <w:rPr>
          <w:b/>
          <w:bCs/>
        </w:rPr>
        <w:t>The Matter Movement Question</w:t>
      </w:r>
      <w:r w:rsidRPr="00DB72EE">
        <w:rPr>
          <w:b/>
          <w:bCs/>
        </w:rPr>
        <w:t xml:space="preserve">: Where are </w:t>
      </w:r>
      <w:r>
        <w:rPr>
          <w:b/>
          <w:bCs/>
        </w:rPr>
        <w:t xml:space="preserve">molecules </w:t>
      </w:r>
      <w:r w:rsidRPr="00DB72EE">
        <w:rPr>
          <w:b/>
          <w:bCs/>
        </w:rPr>
        <w:t>moving?</w:t>
      </w:r>
      <w:r w:rsidRPr="00DB72EE">
        <w:t xml:space="preserve"> (</w:t>
      </w:r>
      <w:r>
        <w:t>How do molecules move to the location of the chemical change</w:t>
      </w:r>
      <w:r w:rsidRPr="00DB72EE">
        <w:t>?</w:t>
      </w:r>
      <w:r>
        <w:t xml:space="preserve"> How do molecules move away from the location of the chemical change</w:t>
      </w:r>
      <w:r w:rsidR="003071DA" w:rsidRPr="00DB72EE">
        <w:t>)?</w:t>
      </w:r>
    </w:p>
    <w:p w14:paraId="3FD7EDF5" w14:textId="77777777" w:rsidR="00C36C36" w:rsidRPr="00DB72EE" w:rsidRDefault="00C36C36" w:rsidP="00917547">
      <w:pPr>
        <w:pStyle w:val="ListParagraph"/>
        <w:numPr>
          <w:ilvl w:val="0"/>
          <w:numId w:val="9"/>
        </w:numPr>
        <w:ind w:left="360"/>
      </w:pPr>
      <w:r>
        <w:rPr>
          <w:b/>
          <w:bCs/>
        </w:rPr>
        <w:t>The Matter Change Question</w:t>
      </w:r>
      <w:r w:rsidRPr="00DB72EE">
        <w:rPr>
          <w:b/>
          <w:bCs/>
        </w:rPr>
        <w:t xml:space="preserve">: </w:t>
      </w:r>
      <w:r>
        <w:rPr>
          <w:b/>
          <w:bCs/>
        </w:rPr>
        <w:t>How are atoms in molecules being rearranged into different molecules</w:t>
      </w:r>
      <w:r w:rsidRPr="00DB72EE">
        <w:rPr>
          <w:b/>
          <w:bCs/>
        </w:rPr>
        <w:t xml:space="preserve">? </w:t>
      </w:r>
      <w:r w:rsidRPr="00DB72EE">
        <w:t xml:space="preserve">(What molecules are carbon atoms in before </w:t>
      </w:r>
      <w:r>
        <w:t>and after the chemical change</w:t>
      </w:r>
      <w:r w:rsidRPr="00DB72EE">
        <w:t xml:space="preserve">? </w:t>
      </w:r>
      <w:r>
        <w:t>What other molecules are involved</w:t>
      </w:r>
      <w:r w:rsidRPr="00DB72EE">
        <w:t>?)</w:t>
      </w:r>
    </w:p>
    <w:p w14:paraId="59D09F94" w14:textId="77777777" w:rsidR="00C36C36" w:rsidRPr="00DB72EE" w:rsidRDefault="00C36C36" w:rsidP="00917547">
      <w:pPr>
        <w:pStyle w:val="ListParagraph"/>
        <w:numPr>
          <w:ilvl w:val="0"/>
          <w:numId w:val="9"/>
        </w:numPr>
        <w:ind w:left="360"/>
      </w:pPr>
      <w:r>
        <w:rPr>
          <w:b/>
          <w:bCs/>
        </w:rPr>
        <w:t>The Energy Change Question</w:t>
      </w:r>
      <w:r w:rsidRPr="00DB72EE">
        <w:rPr>
          <w:b/>
          <w:bCs/>
        </w:rPr>
        <w:t>: What is happening to energy? (</w:t>
      </w:r>
      <w:r w:rsidRPr="00DB72EE">
        <w:t xml:space="preserve">What forms of energy are involved? </w:t>
      </w:r>
      <w:r>
        <w:t>What energy transformations take place during the chemical change</w:t>
      </w:r>
      <w:r w:rsidRPr="00DB72EE">
        <w:t xml:space="preserve">?) </w:t>
      </w:r>
    </w:p>
    <w:p w14:paraId="3386C6DC" w14:textId="77777777" w:rsidR="00C36C36" w:rsidRDefault="00C36C36" w:rsidP="00C36C36">
      <w:r w:rsidRPr="00DB72EE">
        <w:rPr>
          <w:b/>
        </w:rPr>
        <w:t>Matter (</w:t>
      </w:r>
      <w:r>
        <w:rPr>
          <w:b/>
        </w:rPr>
        <w:t>Matter Movement and Matter Change</w:t>
      </w:r>
      <w:r w:rsidRPr="00DB72EE">
        <w:rPr>
          <w:b/>
        </w:rPr>
        <w:t xml:space="preserve">). </w:t>
      </w:r>
      <w:r>
        <w:t>We find that even students who have learned how to balance chemical equations do not appreciate the meaning of the procedure:</w:t>
      </w:r>
    </w:p>
    <w:p w14:paraId="5487B472" w14:textId="77777777" w:rsidR="00C36C36" w:rsidRDefault="00C36C36" w:rsidP="00917547">
      <w:pPr>
        <w:pStyle w:val="ListParagraph"/>
        <w:numPr>
          <w:ilvl w:val="0"/>
          <w:numId w:val="8"/>
        </w:numPr>
        <w:ind w:left="360"/>
      </w:pPr>
      <w:r>
        <w:t>Conservation of atoms (the Matter Change Question): The numbers of atoms on the left and right side of a chemical equation have to be the same because they are THE SAME ATOMS! A chemical equation just shows how they are being rearranged into new molecules.</w:t>
      </w:r>
    </w:p>
    <w:p w14:paraId="75226109" w14:textId="30A9F238" w:rsidR="00C36C36" w:rsidRDefault="00C36C36" w:rsidP="00917547">
      <w:pPr>
        <w:pStyle w:val="ListParagraph"/>
        <w:numPr>
          <w:ilvl w:val="0"/>
          <w:numId w:val="8"/>
        </w:numPr>
        <w:ind w:left="360"/>
      </w:pPr>
      <w:r>
        <w:t>Conservation of mass (the Matter Movement Question): ALL the mass of any material is in its atoms (and none of the mass is in the bonds, which are just attractive forces between atoms). So</w:t>
      </w:r>
      <w:r w:rsidR="00650AC1">
        <w:t>,</w:t>
      </w:r>
      <w:r>
        <w:t xml:space="preserve"> the mass of the products is always the same as the mass of the reactants.</w:t>
      </w:r>
    </w:p>
    <w:p w14:paraId="42F19E7D" w14:textId="77777777" w:rsidR="00C36C36" w:rsidRDefault="00C36C36" w:rsidP="00C36C36">
      <w:r w:rsidRPr="00B86BA0">
        <w:rPr>
          <w:b/>
        </w:rPr>
        <w:t>Energy (the Energy</w:t>
      </w:r>
      <w:r>
        <w:rPr>
          <w:b/>
        </w:rPr>
        <w:t xml:space="preserve"> Change</w:t>
      </w:r>
      <w:r w:rsidRPr="00B86BA0">
        <w:rPr>
          <w:b/>
        </w:rPr>
        <w:t xml:space="preserve"> Question).</w:t>
      </w:r>
      <w:r>
        <w:t xml:space="preserve"> Chemists, physicists, </w:t>
      </w:r>
      <w:r w:rsidRPr="00B86BA0">
        <w:t xml:space="preserve">and biologists have many different conventions for describing and measuring chemical energy. </w:t>
      </w:r>
      <w:r w:rsidRPr="00DB72EE">
        <w:t xml:space="preserve">We have a deeper explanation of the conventions used in </w:t>
      </w:r>
      <w:r w:rsidRPr="00DB72EE">
        <w:rPr>
          <w:i/>
        </w:rPr>
        <w:t>Carbon TIME</w:t>
      </w:r>
      <w:r w:rsidRPr="00DB72EE">
        <w:t xml:space="preserve"> units and how they relate to conventions used in different scientific fields on the BSCS website in a document called </w:t>
      </w:r>
      <w:r w:rsidRPr="002210D6">
        <w:rPr>
          <w:i/>
          <w:color w:val="0000FF"/>
        </w:rPr>
        <w:t>Carbon TIME</w:t>
      </w:r>
      <w:r w:rsidRPr="002210D6">
        <w:rPr>
          <w:color w:val="0000FF"/>
        </w:rPr>
        <w:t xml:space="preserve"> Content Simplifications</w:t>
      </w:r>
      <w:r w:rsidRPr="00DB72EE">
        <w:t>.</w:t>
      </w:r>
      <w:r w:rsidRPr="00B86BA0">
        <w:t xml:space="preserve"> Here</w:t>
      </w:r>
      <w:r>
        <w:t xml:space="preserve"> are some key points:</w:t>
      </w:r>
    </w:p>
    <w:p w14:paraId="4A5A03F1" w14:textId="6E351DD9" w:rsidR="00C36C36" w:rsidRDefault="00C36C36" w:rsidP="00917547">
      <w:pPr>
        <w:pStyle w:val="ListParagraph"/>
        <w:numPr>
          <w:ilvl w:val="0"/>
          <w:numId w:val="7"/>
        </w:numPr>
        <w:ind w:left="360"/>
      </w:pPr>
      <w:r>
        <w:t xml:space="preserve">All bond energies are </w:t>
      </w:r>
      <w:r>
        <w:rPr>
          <w:i/>
        </w:rPr>
        <w:t>negative</w:t>
      </w:r>
      <w:r>
        <w:t xml:space="preserve"> relative to individual atoms. So</w:t>
      </w:r>
      <w:r w:rsidR="00C04457">
        <w:t>,</w:t>
      </w:r>
      <w:r>
        <w:t xml:space="preserve"> during a chemical reaction it always takes energy (the activation energy) to break bonds, then energy is released when new bonds are formed.</w:t>
      </w:r>
    </w:p>
    <w:p w14:paraId="7A5608EB" w14:textId="77777777" w:rsidR="00C36C36" w:rsidRDefault="00C36C36" w:rsidP="00917547">
      <w:pPr>
        <w:pStyle w:val="ListParagraph"/>
        <w:numPr>
          <w:ilvl w:val="0"/>
          <w:numId w:val="7"/>
        </w:numPr>
        <w:ind w:left="360"/>
      </w:pPr>
      <w:r>
        <w:t>Whether a chemical reaction releases energy depends on the total energy of the reactants, compared with the total energy of the products. So, energy is released when the total bond energy of the products is lower (i.e., more negative relative to individual atoms) than the energy of the reactants.</w:t>
      </w:r>
    </w:p>
    <w:p w14:paraId="51A10D71" w14:textId="77777777" w:rsidR="00C36C36" w:rsidRDefault="00C36C36" w:rsidP="00917547">
      <w:pPr>
        <w:pStyle w:val="ListParagraph"/>
        <w:numPr>
          <w:ilvl w:val="0"/>
          <w:numId w:val="7"/>
        </w:numPr>
        <w:ind w:left="360"/>
      </w:pPr>
      <w:r>
        <w:t>In systems like our atmosphere, where excess oxygen is always present, the most abundant sources of chemical energy are substances that release energy when they are oxidized (e.g., substances with C-C and C-H bonds).</w:t>
      </w:r>
    </w:p>
    <w:p w14:paraId="2A8D7B73" w14:textId="3A6F715B" w:rsidR="00C36C36" w:rsidRPr="00B86BA0" w:rsidRDefault="00C36C36" w:rsidP="00C36C36">
      <w:r>
        <w:t xml:space="preserve">The four activities in this lesson represent the </w:t>
      </w:r>
      <w:r>
        <w:rPr>
          <w:b/>
        </w:rPr>
        <w:t>Explanations Phase</w:t>
      </w:r>
      <w:r>
        <w:t xml:space="preserve"> of the </w:t>
      </w:r>
      <w:r>
        <w:rPr>
          <w:i/>
        </w:rPr>
        <w:t>Plants</w:t>
      </w:r>
      <w:r>
        <w:t xml:space="preserve"> </w:t>
      </w:r>
      <w:r w:rsidRPr="00882853">
        <w:t>Unit</w:t>
      </w:r>
      <w:r>
        <w:t xml:space="preserve">. This involves modeling and coaching with the goal of helping students develop atomic-molecular scale accounts of photosynthesis and cellular respiration that were the drivers of the </w:t>
      </w:r>
      <w:r>
        <w:lastRenderedPageBreak/>
        <w:t>macroscopic changes in CO</w:t>
      </w:r>
      <w:r w:rsidRPr="002210D6">
        <w:rPr>
          <w:vertAlign w:val="subscript"/>
        </w:rPr>
        <w:t>2</w:t>
      </w:r>
      <w:r>
        <w:t xml:space="preserve"> concentration that they observed in their Plants in the Light and Dark </w:t>
      </w:r>
      <w:r w:rsidR="00C62A4A">
        <w:t>I</w:t>
      </w:r>
      <w:r>
        <w:t>nvestigation in the previous lesson.</w:t>
      </w:r>
    </w:p>
    <w:p w14:paraId="10C5A4A0" w14:textId="28EEDBBC" w:rsidR="00AB0FAB" w:rsidRPr="00D438F2" w:rsidRDefault="00AB0FAB" w:rsidP="00B71E67">
      <w:pPr>
        <w:pStyle w:val="Heading3"/>
      </w:pPr>
      <w:r>
        <w:t>Key Ideas and Practices for Each Activity</w:t>
      </w:r>
    </w:p>
    <w:p w14:paraId="09494A4C" w14:textId="77CC199D" w:rsidR="00C36C36" w:rsidRDefault="00C36C36" w:rsidP="00C36C36">
      <w:r>
        <w:t xml:space="preserve">Activity 4.1 is the first part of the </w:t>
      </w:r>
      <w:r>
        <w:rPr>
          <w:b/>
        </w:rPr>
        <w:t>Explanations Phase</w:t>
      </w:r>
      <w:r>
        <w:t xml:space="preserve"> of the instructional model (going down the triangle) for </w:t>
      </w:r>
      <w:r w:rsidRPr="00CE2DFA">
        <w:t>cellular respiration</w:t>
      </w:r>
      <w:r>
        <w:t xml:space="preserve">. Students construct molecular models of the chemical change that took place during the investigation to help them develop an atomic-molecular explanation for how plants get energy to move. Plants use the energy released from cellular respiration to grow and function (for biosynthetic processes and other cellular functions) as well as to move. Plants engage in cellular respiration in both the light and the dark. If your students did cellular respiration molecular modeling as part of the </w:t>
      </w:r>
      <w:r>
        <w:rPr>
          <w:i/>
        </w:rPr>
        <w:t>Animals</w:t>
      </w:r>
      <w:r>
        <w:t xml:space="preserve"> or </w:t>
      </w:r>
      <w:r>
        <w:rPr>
          <w:i/>
        </w:rPr>
        <w:t>Decomposers</w:t>
      </w:r>
      <w:r>
        <w:t xml:space="preserve"> </w:t>
      </w:r>
      <w:r w:rsidR="003071DA" w:rsidRPr="00CE2DFA">
        <w:rPr>
          <w:i/>
        </w:rPr>
        <w:t>Units</w:t>
      </w:r>
      <w:r w:rsidR="003071DA">
        <w:t xml:space="preserve"> and</w:t>
      </w:r>
      <w:r>
        <w:t xml:space="preserve"> did well on questions about cellular respiration on the pretest, you may want to skip the cellular respiration modeling steps in this Activity.</w:t>
      </w:r>
    </w:p>
    <w:p w14:paraId="5BB3F39D" w14:textId="77777777" w:rsidR="00C36C36" w:rsidRDefault="00C36C36" w:rsidP="00C36C36">
      <w:r>
        <w:t xml:space="preserve">Activity 4.2 is the second part of the </w:t>
      </w:r>
      <w:r>
        <w:rPr>
          <w:b/>
        </w:rPr>
        <w:t>Explanations Phase</w:t>
      </w:r>
      <w:r>
        <w:t xml:space="preserve"> of the instructional model (going down the triangle) for cellular respiration. Students use the </w:t>
      </w:r>
      <w:r>
        <w:rPr>
          <w:b/>
        </w:rPr>
        <w:t>Explanations Tool</w:t>
      </w:r>
      <w:r>
        <w:t xml:space="preserve"> to construct final explanations of what happens when plants use energy to grow, move, and function through cellular respiration. Ideally, at this phase their explanations will combine evidence from macroscopic-scale observations during the investigation with their new knowledge of chemical change at the atomic-molecular scale. </w:t>
      </w:r>
    </w:p>
    <w:p w14:paraId="2195BC1B" w14:textId="45B21867" w:rsidR="00C36C36" w:rsidRPr="00CE2DFA" w:rsidRDefault="003071DA" w:rsidP="00C36C36">
      <w:r w:rsidRPr="00CE2DFA">
        <w:t>Activity 4</w:t>
      </w:r>
      <w:r w:rsidRPr="00750482">
        <w:t>.3</w:t>
      </w:r>
      <w:r w:rsidR="00C36C36" w:rsidRPr="00CE2DFA">
        <w:t xml:space="preserve"> is the first part of the </w:t>
      </w:r>
      <w:r w:rsidR="00C36C36" w:rsidRPr="00CE2DFA">
        <w:rPr>
          <w:b/>
        </w:rPr>
        <w:t>Explanations Phase</w:t>
      </w:r>
      <w:r w:rsidR="00C36C36" w:rsidRPr="00CE2DFA">
        <w:t xml:space="preserve"> of the instructional model (going down the triangle) for photosynthesis. Students construct molecular models of the chemical change that explains how the plants give off oxygen in the light. </w:t>
      </w:r>
    </w:p>
    <w:p w14:paraId="085E2B22" w14:textId="2CEAAFEE" w:rsidR="00C36C36" w:rsidRDefault="003071DA" w:rsidP="00C36C36">
      <w:r w:rsidRPr="00CE2DFA">
        <w:t>Activity 4</w:t>
      </w:r>
      <w:r w:rsidRPr="00750482">
        <w:t>.4</w:t>
      </w:r>
      <w:r w:rsidR="00C36C36" w:rsidRPr="00CE2DFA">
        <w:t xml:space="preserve"> is the second part of the </w:t>
      </w:r>
      <w:r w:rsidR="00C36C36" w:rsidRPr="00CE2DFA">
        <w:rPr>
          <w:b/>
        </w:rPr>
        <w:t>Explanations Phase</w:t>
      </w:r>
      <w:r w:rsidR="00C36C36" w:rsidRPr="00CE2DFA">
        <w:t xml:space="preserve"> of the instructional model (going down the triangle) for photosynthesis. Students use the </w:t>
      </w:r>
      <w:r w:rsidR="00C36C36" w:rsidRPr="00CE2DFA">
        <w:rPr>
          <w:b/>
        </w:rPr>
        <w:t>Explanations Tool</w:t>
      </w:r>
      <w:r w:rsidR="00C36C36" w:rsidRPr="00CE2DFA">
        <w:t xml:space="preserve"> to construct final explanations of how plants make their own food. Ideally, at this phase their explanations will combine evidence from the macroscopic-scale observations during the investigation with their new knowledge of chemical change at the atomic-molecular scale. </w:t>
      </w:r>
      <w:r w:rsidR="00C36C36">
        <w:t>The questions in this Activity should also help students notice two important relationships:</w:t>
      </w:r>
    </w:p>
    <w:p w14:paraId="1FA96A3B" w14:textId="77777777" w:rsidR="00C36C36" w:rsidRDefault="00C36C36" w:rsidP="00917547">
      <w:pPr>
        <w:pStyle w:val="ListParagraph"/>
        <w:numPr>
          <w:ilvl w:val="0"/>
          <w:numId w:val="10"/>
        </w:numPr>
        <w:ind w:left="360"/>
      </w:pPr>
      <w:r>
        <w:t>The relationship between photosynthesis and cellular respiration. The chemical reactions are reverses of one another, but the energy transformations are not—from light to chemical energy for photosynthesis and from chemical energy to motion and heat for cellular respiration.</w:t>
      </w:r>
    </w:p>
    <w:p w14:paraId="415D19B9" w14:textId="77777777" w:rsidR="00C36C36" w:rsidRPr="00CE2DFA" w:rsidRDefault="00C36C36" w:rsidP="00917547">
      <w:pPr>
        <w:pStyle w:val="ListParagraph"/>
        <w:numPr>
          <w:ilvl w:val="0"/>
          <w:numId w:val="10"/>
        </w:numPr>
        <w:ind w:left="360"/>
      </w:pPr>
      <w:r>
        <w:t>The relationship between</w:t>
      </w:r>
      <w:r w:rsidDel="0061577A">
        <w:t xml:space="preserve"> </w:t>
      </w:r>
      <w:r>
        <w:t>plants and animals. Animals depend on plants for food and oxygen, while in most cases plants don’t need animals to get food or oxygen.</w:t>
      </w:r>
    </w:p>
    <w:p w14:paraId="2BB0A234" w14:textId="4E46C92A" w:rsidR="00C36C36" w:rsidRPr="00752189" w:rsidRDefault="00C36C36" w:rsidP="00C36C36">
      <w:r w:rsidRPr="00752189">
        <w:t>There are</w:t>
      </w:r>
      <w:r>
        <w:t xml:space="preserve"> multiple pathways from which to choose when teaching the carbon-transforming processes in Lessons 4 and 5. You may choose to go in the order presented here. You may choose to follow an order that makes more sense instructionally to you. Or you may choose to go in an order based on the types of questions your students are asking. </w:t>
      </w:r>
      <w:r w:rsidRPr="001C7379">
        <w:t xml:space="preserve">Please see the </w:t>
      </w:r>
      <w:r w:rsidRPr="001C7379">
        <w:rPr>
          <w:color w:val="0000FF"/>
        </w:rPr>
        <w:t>Plants</w:t>
      </w:r>
      <w:r>
        <w:rPr>
          <w:color w:val="0000FF"/>
        </w:rPr>
        <w:t xml:space="preserve"> Unit</w:t>
      </w:r>
      <w:r w:rsidRPr="001C7379">
        <w:rPr>
          <w:color w:val="0000FF"/>
        </w:rPr>
        <w:t xml:space="preserve"> </w:t>
      </w:r>
      <w:r w:rsidR="00C62A4A">
        <w:rPr>
          <w:color w:val="0000FF"/>
        </w:rPr>
        <w:t>Front Matter</w:t>
      </w:r>
      <w:r>
        <w:t xml:space="preserve"> or</w:t>
      </w:r>
      <w:r w:rsidRPr="001C7379">
        <w:t xml:space="preserve"> the </w:t>
      </w:r>
      <w:r w:rsidRPr="001C7379">
        <w:rPr>
          <w:color w:val="0000FF"/>
        </w:rPr>
        <w:t>Student Challenges and Teacher Choices in the Plants Unit</w:t>
      </w:r>
      <w:r w:rsidRPr="001C7379">
        <w:t xml:space="preserve"> document for clarification in making this instructional decision.</w:t>
      </w:r>
      <w:r>
        <w:t xml:space="preserve"> Remember that if you choose a different order than what is presented here, you will need to be aware of what you have and have not yet taught your students, and you may want to make small adjustments to the activities accordingly. </w:t>
      </w:r>
    </w:p>
    <w:p w14:paraId="324B701F" w14:textId="77777777" w:rsidR="00C36C36" w:rsidRDefault="00C36C36" w:rsidP="00C36C36">
      <w:r w:rsidRPr="0062362E">
        <w:rPr>
          <w:b/>
        </w:rPr>
        <w:t>A note on the chemical change formulas for photosynthe</w:t>
      </w:r>
      <w:r>
        <w:rPr>
          <w:b/>
        </w:rPr>
        <w:t xml:space="preserve">sis and cellular respiration. </w:t>
      </w:r>
      <w:r>
        <w:t xml:space="preserve">Activities 4.1 and 4.3 simplify the full story of what happens to matter during the multi-step processes of cellular respiration and photosynthesis. For a more detailed account, see </w:t>
      </w:r>
      <w:hyperlink r:id="rId9" w:history="1">
        <w:r w:rsidRPr="00352FAA">
          <w:rPr>
            <w:rStyle w:val="Hyperlink"/>
          </w:rPr>
          <w:t>http://dqc.crcstl.msu.edu/node/2027</w:t>
        </w:r>
      </w:hyperlink>
      <w:r>
        <w:t xml:space="preserve">. </w:t>
      </w:r>
    </w:p>
    <w:p w14:paraId="131916D4" w14:textId="77777777" w:rsidR="00C36C36" w:rsidRDefault="00C36C36" w:rsidP="00C36C36">
      <w:r>
        <w:lastRenderedPageBreak/>
        <w:t xml:space="preserve">In Activity 4.1, we use a standard but simplified formula for the overall chemical change occurring in cellular respiration: </w:t>
      </w:r>
    </w:p>
    <w:p w14:paraId="448D7405" w14:textId="77777777" w:rsidR="00C36C36" w:rsidRDefault="00C36C36" w:rsidP="00C36C36">
      <w:pPr>
        <w:ind w:left="720"/>
      </w:pPr>
      <w:r>
        <w:t>C</w:t>
      </w:r>
      <w:r w:rsidRPr="00A960CE">
        <w:rPr>
          <w:vertAlign w:val="subscript"/>
        </w:rPr>
        <w:t>6</w:t>
      </w:r>
      <w:r>
        <w:t>H</w:t>
      </w:r>
      <w:r w:rsidRPr="00A960CE">
        <w:rPr>
          <w:vertAlign w:val="subscript"/>
        </w:rPr>
        <w:t>12</w:t>
      </w:r>
      <w:r>
        <w:t>O</w:t>
      </w:r>
      <w:r w:rsidRPr="00A960CE">
        <w:rPr>
          <w:vertAlign w:val="subscript"/>
        </w:rPr>
        <w:t>6</w:t>
      </w:r>
      <w:r>
        <w:t xml:space="preserve"> + 6 O</w:t>
      </w:r>
      <w:r w:rsidRPr="00A960CE">
        <w:rPr>
          <w:vertAlign w:val="subscript"/>
        </w:rPr>
        <w:t>2</w:t>
      </w:r>
      <w:r>
        <w:t xml:space="preserve"> </w:t>
      </w:r>
      <w:r>
        <w:sym w:font="Symbol" w:char="F0AE"/>
      </w:r>
      <w:r>
        <w:t xml:space="preserve"> 6 CO</w:t>
      </w:r>
      <w:r w:rsidRPr="00A960CE">
        <w:rPr>
          <w:vertAlign w:val="subscript"/>
        </w:rPr>
        <w:t>2</w:t>
      </w:r>
      <w:r>
        <w:t xml:space="preserve"> + 6 H</w:t>
      </w:r>
      <w:r w:rsidRPr="00A960CE">
        <w:rPr>
          <w:vertAlign w:val="subscript"/>
        </w:rPr>
        <w:t>2</w:t>
      </w:r>
      <w:r>
        <w:t>O</w:t>
      </w:r>
    </w:p>
    <w:p w14:paraId="01A8B5B8" w14:textId="77777777" w:rsidR="00C36C36" w:rsidRDefault="00C36C36" w:rsidP="00C36C36">
      <w:r>
        <w:t>This incorrectly suggests that some of the oxygen atoms in O</w:t>
      </w:r>
      <w:r w:rsidRPr="00A960CE">
        <w:rPr>
          <w:vertAlign w:val="subscript"/>
        </w:rPr>
        <w:t>2</w:t>
      </w:r>
      <w:r>
        <w:t xml:space="preserve"> end up in CO</w:t>
      </w:r>
      <w:r w:rsidRPr="00A960CE">
        <w:rPr>
          <w:vertAlign w:val="subscript"/>
        </w:rPr>
        <w:t>2</w:t>
      </w:r>
      <w:r>
        <w:t>, which does not happen directly during the multi-step process of cellular respiration. A more accurate formula to represent the multi-step process would be as follows:</w:t>
      </w:r>
    </w:p>
    <w:p w14:paraId="404FF569" w14:textId="77777777" w:rsidR="00C36C36" w:rsidRDefault="00C36C36" w:rsidP="00C36C36">
      <w:pPr>
        <w:ind w:left="720"/>
        <w:rPr>
          <w:b/>
        </w:rPr>
      </w:pPr>
      <w:r>
        <w:t>C</w:t>
      </w:r>
      <w:r w:rsidRPr="00A960CE">
        <w:rPr>
          <w:vertAlign w:val="subscript"/>
        </w:rPr>
        <w:t>6</w:t>
      </w:r>
      <w:r>
        <w:t>H</w:t>
      </w:r>
      <w:r w:rsidRPr="00A960CE">
        <w:rPr>
          <w:vertAlign w:val="subscript"/>
        </w:rPr>
        <w:t>12</w:t>
      </w:r>
      <w:r>
        <w:t>O</w:t>
      </w:r>
      <w:r w:rsidRPr="00A960CE">
        <w:rPr>
          <w:vertAlign w:val="subscript"/>
        </w:rPr>
        <w:t>6</w:t>
      </w:r>
      <w:r>
        <w:t xml:space="preserve"> + 6 </w:t>
      </w:r>
      <w:r w:rsidRPr="00A960CE">
        <w:rPr>
          <w:b/>
        </w:rPr>
        <w:t>O</w:t>
      </w:r>
      <w:r w:rsidRPr="00A960CE">
        <w:rPr>
          <w:vertAlign w:val="subscript"/>
        </w:rPr>
        <w:t>2</w:t>
      </w:r>
      <w:r>
        <w:t xml:space="preserve"> + 6H</w:t>
      </w:r>
      <w:r w:rsidRPr="00A960CE">
        <w:rPr>
          <w:vertAlign w:val="subscript"/>
        </w:rPr>
        <w:t>2</w:t>
      </w:r>
      <w:r>
        <w:t xml:space="preserve">O </w:t>
      </w:r>
      <w:r>
        <w:sym w:font="Symbol" w:char="F0AE"/>
      </w:r>
      <w:r>
        <w:t xml:space="preserve"> 6 CO</w:t>
      </w:r>
      <w:r w:rsidRPr="00A960CE">
        <w:rPr>
          <w:vertAlign w:val="subscript"/>
        </w:rPr>
        <w:t>2</w:t>
      </w:r>
      <w:r>
        <w:t xml:space="preserve"> + 12 H</w:t>
      </w:r>
      <w:r w:rsidRPr="00A960CE">
        <w:rPr>
          <w:vertAlign w:val="subscript"/>
        </w:rPr>
        <w:t>2</w:t>
      </w:r>
      <w:r w:rsidRPr="00A960CE">
        <w:rPr>
          <w:b/>
        </w:rPr>
        <w:t>O</w:t>
      </w:r>
    </w:p>
    <w:p w14:paraId="5686A55F" w14:textId="77777777" w:rsidR="00C36C36" w:rsidRDefault="00C36C36" w:rsidP="00C36C36">
      <w:proofErr w:type="gramStart"/>
      <w:r>
        <w:t>Thus</w:t>
      </w:r>
      <w:proofErr w:type="gramEnd"/>
      <w:r>
        <w:t xml:space="preserve"> all of the oxygen atoms in O</w:t>
      </w:r>
      <w:r w:rsidRPr="00A960CE">
        <w:rPr>
          <w:vertAlign w:val="subscript"/>
        </w:rPr>
        <w:t>2</w:t>
      </w:r>
      <w:r>
        <w:t xml:space="preserve"> (</w:t>
      </w:r>
      <w:r>
        <w:rPr>
          <w:b/>
        </w:rPr>
        <w:t>bolded</w:t>
      </w:r>
      <w:r>
        <w:t xml:space="preserve"> in the equation above) end up in H</w:t>
      </w:r>
      <w:r w:rsidRPr="00A960CE">
        <w:rPr>
          <w:vertAlign w:val="subscript"/>
        </w:rPr>
        <w:t>2</w:t>
      </w:r>
      <w:r>
        <w:t>O, while the oxygen atoms in CO</w:t>
      </w:r>
      <w:r w:rsidRPr="00A960CE">
        <w:rPr>
          <w:vertAlign w:val="subscript"/>
        </w:rPr>
        <w:t>2</w:t>
      </w:r>
      <w:r>
        <w:t xml:space="preserve"> all come from glucose or water.</w:t>
      </w:r>
    </w:p>
    <w:p w14:paraId="068305DB" w14:textId="77777777" w:rsidR="00C36C36" w:rsidRDefault="00C36C36" w:rsidP="00C36C36">
      <w:r>
        <w:t xml:space="preserve">In Activity 4.3, we use a standard but simplified formula for the overall chemical change occurring in photosynthesis: </w:t>
      </w:r>
    </w:p>
    <w:p w14:paraId="6B845BF4" w14:textId="77777777" w:rsidR="00C36C36" w:rsidRDefault="00C36C36" w:rsidP="00C36C36">
      <w:pPr>
        <w:ind w:left="720"/>
      </w:pPr>
      <w:r>
        <w:t>6 CO</w:t>
      </w:r>
      <w:r>
        <w:rPr>
          <w:vertAlign w:val="subscript"/>
        </w:rPr>
        <w:t>2</w:t>
      </w:r>
      <w:r>
        <w:t xml:space="preserve"> + 6 H</w:t>
      </w:r>
      <w:r>
        <w:rPr>
          <w:vertAlign w:val="subscript"/>
        </w:rPr>
        <w:t>2</w:t>
      </w:r>
      <w:r>
        <w:t xml:space="preserve">O </w:t>
      </w:r>
      <w:r>
        <w:sym w:font="Symbol" w:char="F0AE"/>
      </w:r>
      <w:r>
        <w:t xml:space="preserve"> C</w:t>
      </w:r>
      <w:r>
        <w:rPr>
          <w:vertAlign w:val="subscript"/>
        </w:rPr>
        <w:t>6</w:t>
      </w:r>
      <w:r>
        <w:t>H</w:t>
      </w:r>
      <w:r w:rsidRPr="006127C3">
        <w:rPr>
          <w:vertAlign w:val="subscript"/>
        </w:rPr>
        <w:t>12</w:t>
      </w:r>
      <w:r>
        <w:t>O</w:t>
      </w:r>
      <w:r w:rsidRPr="006127C3">
        <w:rPr>
          <w:vertAlign w:val="subscript"/>
        </w:rPr>
        <w:t>6</w:t>
      </w:r>
      <w:r>
        <w:t xml:space="preserve"> + 6 O</w:t>
      </w:r>
      <w:r w:rsidRPr="006127C3">
        <w:rPr>
          <w:vertAlign w:val="subscript"/>
        </w:rPr>
        <w:t>2</w:t>
      </w:r>
    </w:p>
    <w:p w14:paraId="4FC87EB9" w14:textId="77777777" w:rsidR="00C36C36" w:rsidRDefault="00C36C36" w:rsidP="00C36C36">
      <w:r>
        <w:t>This incorrectly suggests that some of the oxygen atoms in CO</w:t>
      </w:r>
      <w:r>
        <w:rPr>
          <w:vertAlign w:val="subscript"/>
        </w:rPr>
        <w:t>2</w:t>
      </w:r>
      <w:r>
        <w:t xml:space="preserve"> end up in O</w:t>
      </w:r>
      <w:r>
        <w:rPr>
          <w:vertAlign w:val="subscript"/>
        </w:rPr>
        <w:t>2</w:t>
      </w:r>
      <w:r>
        <w:t>, which does not happen directly during the multi-step process of photosynthesis. A more accurate formula to represent the multi-step process would be as follows:</w:t>
      </w:r>
    </w:p>
    <w:p w14:paraId="59B26C60" w14:textId="77777777" w:rsidR="00C36C36" w:rsidRDefault="00C36C36" w:rsidP="00C36C36">
      <w:pPr>
        <w:ind w:left="720"/>
      </w:pPr>
      <w:r>
        <w:t>6 CO</w:t>
      </w:r>
      <w:r>
        <w:rPr>
          <w:vertAlign w:val="subscript"/>
        </w:rPr>
        <w:t>2</w:t>
      </w:r>
      <w:r>
        <w:t xml:space="preserve"> + 12 H</w:t>
      </w:r>
      <w:r>
        <w:rPr>
          <w:vertAlign w:val="subscript"/>
        </w:rPr>
        <w:t>2</w:t>
      </w:r>
      <w:r w:rsidRPr="006127C3">
        <w:rPr>
          <w:b/>
        </w:rPr>
        <w:t>O</w:t>
      </w:r>
      <w:r>
        <w:t xml:space="preserve"> </w:t>
      </w:r>
      <w:r>
        <w:sym w:font="Symbol" w:char="F0AE"/>
      </w:r>
      <w:r>
        <w:t xml:space="preserve"> C</w:t>
      </w:r>
      <w:r>
        <w:rPr>
          <w:vertAlign w:val="subscript"/>
        </w:rPr>
        <w:t>6</w:t>
      </w:r>
      <w:r>
        <w:t>H</w:t>
      </w:r>
      <w:r w:rsidRPr="006127C3">
        <w:rPr>
          <w:vertAlign w:val="subscript"/>
        </w:rPr>
        <w:t>12</w:t>
      </w:r>
      <w:r>
        <w:t>O</w:t>
      </w:r>
      <w:r w:rsidRPr="006127C3">
        <w:rPr>
          <w:vertAlign w:val="subscript"/>
        </w:rPr>
        <w:t>6</w:t>
      </w:r>
      <w:r>
        <w:t xml:space="preserve"> + 6 </w:t>
      </w:r>
      <w:r w:rsidRPr="006127C3">
        <w:rPr>
          <w:b/>
        </w:rPr>
        <w:t>O</w:t>
      </w:r>
      <w:r w:rsidRPr="006127C3">
        <w:rPr>
          <w:vertAlign w:val="subscript"/>
        </w:rPr>
        <w:t>2</w:t>
      </w:r>
      <w:r>
        <w:t xml:space="preserve"> + 6 H</w:t>
      </w:r>
      <w:r w:rsidRPr="006127C3">
        <w:rPr>
          <w:vertAlign w:val="subscript"/>
        </w:rPr>
        <w:t>2</w:t>
      </w:r>
      <w:r>
        <w:t>O</w:t>
      </w:r>
    </w:p>
    <w:p w14:paraId="2CF491AB" w14:textId="0E4C3798" w:rsidR="00C36C36" w:rsidRDefault="002A3E9C" w:rsidP="00C36C36">
      <w:r>
        <w:t>Thus,</w:t>
      </w:r>
      <w:r w:rsidR="00C36C36">
        <w:t xml:space="preserve"> all of the oxygen atoms in O</w:t>
      </w:r>
      <w:r w:rsidR="00C36C36" w:rsidRPr="006127C3">
        <w:rPr>
          <w:vertAlign w:val="subscript"/>
        </w:rPr>
        <w:t>2</w:t>
      </w:r>
      <w:r w:rsidR="00C36C36">
        <w:t xml:space="preserve"> (</w:t>
      </w:r>
      <w:r w:rsidR="00C36C36">
        <w:rPr>
          <w:b/>
        </w:rPr>
        <w:t>bolded</w:t>
      </w:r>
      <w:r w:rsidR="00C36C36">
        <w:t xml:space="preserve"> in the equation above) come from H</w:t>
      </w:r>
      <w:r w:rsidR="00C36C36" w:rsidRPr="006127C3">
        <w:rPr>
          <w:vertAlign w:val="subscript"/>
        </w:rPr>
        <w:t>2</w:t>
      </w:r>
      <w:r w:rsidR="00C36C36">
        <w:t>O, while the oxygen atoms in CO</w:t>
      </w:r>
      <w:r w:rsidR="00C36C36" w:rsidRPr="006127C3">
        <w:rPr>
          <w:vertAlign w:val="subscript"/>
        </w:rPr>
        <w:t>2</w:t>
      </w:r>
      <w:r w:rsidR="00C36C36">
        <w:t xml:space="preserve"> all go to glucose or water. Although we ask students to identify C-C and C-H bonds as high in energy, it is important to recognize that releasing most of that energy requires a reaction with oxygen. It is more accurate to say that the chemical system of glucose and oxygen has more potential energy than the chemical system of carbon dioxide and water.</w:t>
      </w:r>
    </w:p>
    <w:p w14:paraId="3D850B16" w14:textId="77777777" w:rsidR="00C36C36" w:rsidRDefault="00C36C36" w:rsidP="00C36C36">
      <w:r>
        <w:t>In practice, biochemists often do not try to trace individual H and O atoms through biochemical processes, since the processes always take place in environments where water provides H and O atoms.</w:t>
      </w:r>
    </w:p>
    <w:p w14:paraId="34072D26" w14:textId="77777777" w:rsidR="00C36C36" w:rsidRDefault="00C36C36" w:rsidP="00C36C36">
      <w:r w:rsidRPr="00B86BA0">
        <w:t>Our research has consistently shown that these ideas are extremely difficult for students who have not formally studied chemistry. We therefore use the convention of twist ties to identify bonds that releas</w:t>
      </w:r>
      <w:r>
        <w:t>e energy when they are oxidized (C-C and C-H bonds). The products of cellular respiration have only lower-energy C=O and H-O bonds, so the energy released by the oxidation reaction is available for cell movement and function. Every living organism, from the smallest bacteria to the largest tree in the forest, needs to acquire a source of chemical energy, which is found in the C-C and C-H bonds in organic matter. Once organic matter is oxidized, the chemical energy found in the high-energy bonds is made available for cell functions such as movement, chemical work, and transport of materials. Ultimately all of this energy leaves the plant as heat.</w:t>
      </w:r>
    </w:p>
    <w:p w14:paraId="125BE2B3" w14:textId="4467CA84" w:rsidR="00C36C36" w:rsidRDefault="00C36C36" w:rsidP="00C36C36">
      <w:r>
        <w:rPr>
          <w:b/>
        </w:rPr>
        <w:t xml:space="preserve">A note on cellular respiration. </w:t>
      </w:r>
      <w:r>
        <w:t xml:space="preserve">Students usually do not think about plants doing cellular respiration. They learn that plants do photosynthesis, and often cellular respiration is overlooked. Students may not even wonder how seeds actually sprout when they have no leaves, no chlorophyll, and no way to photosynthesize. Fully grown plants also undergo cellular respiration on a continuous basis. It is easier to detect this process in plants during the night, as well as in winter months, when plants are not also photosynthesizing. During cellular respiration, plants take organic materials and oxidize them, which releases energy and gives off inorganic carbon dioxide and water as wastes. Many students also incorrectly see cellular respiration as the way plants convert food or stored biomass (fat, starch) into </w:t>
      </w:r>
      <w:r>
        <w:rPr>
          <w:i/>
        </w:rPr>
        <w:t>energy</w:t>
      </w:r>
      <w:r>
        <w:t xml:space="preserve"> for movement, cell functions, and growth. Students need to develop an explanation of cellular respiration that </w:t>
      </w:r>
      <w:r>
        <w:lastRenderedPageBreak/>
        <w:t>conserv</w:t>
      </w:r>
      <w:r w:rsidR="00C62A4A">
        <w:t>es</w:t>
      </w:r>
      <w:r>
        <w:t xml:space="preserve"> both matter and </w:t>
      </w:r>
      <w:r w:rsidR="002A3E9C">
        <w:t>energy and</w:t>
      </w:r>
      <w:r>
        <w:t xml:space="preserve"> makes the connection between atomic-molecular transformations and macroscopic observations.</w:t>
      </w:r>
    </w:p>
    <w:p w14:paraId="6A14A2F9" w14:textId="7A83EFD5" w:rsidR="00C36C36" w:rsidRPr="00DB72EE" w:rsidRDefault="00C36C36" w:rsidP="00C36C36">
      <w:r w:rsidRPr="00DB72EE">
        <w:t xml:space="preserve">In </w:t>
      </w:r>
      <w:r w:rsidRPr="00DB72EE">
        <w:rPr>
          <w:i/>
        </w:rPr>
        <w:t>Carbon TIME</w:t>
      </w:r>
      <w:r w:rsidRPr="00DB72EE">
        <w:t xml:space="preserve"> Units we explain that the chemical energy released during cellular respiration is used for cell functions and ultimately converted to heat. In more advanced classes, you may choose to include another intermediate step in this story: the energy released by oxidation of glucose is used to convert ADP (adenosine dipho</w:t>
      </w:r>
      <w:r w:rsidR="000C7099">
        <w:t>sph</w:t>
      </w:r>
      <w:r w:rsidRPr="00DB72EE">
        <w:t>ate) and phosphate into ATP (adenosine triphosphate), which is the immediate source of energy for cell functioning. Some of your students may believe that ATP is a form of energy and not a form of matter or that the matter in glucose is converted to ATP, so pay particular attention to how students describe ATP when learning about cellular respiration. ATP is matter with chemical energy stored in its bonds.</w:t>
      </w:r>
    </w:p>
    <w:p w14:paraId="34BD2245" w14:textId="77777777" w:rsidR="00C36C36" w:rsidRPr="001F2289" w:rsidRDefault="00C36C36" w:rsidP="00C36C36">
      <w:pPr>
        <w:rPr>
          <w:i/>
          <w:color w:val="FF0000"/>
        </w:rPr>
      </w:pPr>
      <w:r w:rsidRPr="004D508C">
        <w:rPr>
          <w:b/>
        </w:rPr>
        <w:t>Key Carbon-Transforming Processes:</w:t>
      </w:r>
      <w:r w:rsidRPr="004D508C">
        <w:t xml:space="preserve"> Photosynthesis &amp; Cellular Respiration</w:t>
      </w:r>
    </w:p>
    <w:p w14:paraId="56D8758D" w14:textId="3003756D" w:rsidR="005863D3" w:rsidRPr="00D438F2" w:rsidRDefault="00AB0FAB" w:rsidP="00B71E67">
      <w:pPr>
        <w:pStyle w:val="Heading3"/>
        <w:rPr>
          <w:rFonts w:eastAsia="Calibri"/>
        </w:rPr>
      </w:pPr>
      <w:r>
        <w:t>Content Boundaries and Extensions</w:t>
      </w:r>
    </w:p>
    <w:p w14:paraId="49227CD0" w14:textId="0FBCB6BC" w:rsidR="0096219E" w:rsidRPr="00D438F2" w:rsidRDefault="0096219E" w:rsidP="00B71E67">
      <w:pPr>
        <w:pStyle w:val="Heading2"/>
      </w:pPr>
      <w:r w:rsidRPr="00D438F2">
        <w:t>Talk and Writing</w:t>
      </w:r>
    </w:p>
    <w:p w14:paraId="4B1B0231" w14:textId="77777777" w:rsidR="00C36C36" w:rsidRDefault="00C36C36" w:rsidP="00C36C36">
      <w:r w:rsidRPr="00522F06">
        <w:t xml:space="preserve">At this stage in the </w:t>
      </w:r>
      <w:r>
        <w:t xml:space="preserve">unit, the students will be </w:t>
      </w:r>
      <w:r>
        <w:rPr>
          <w:b/>
        </w:rPr>
        <w:t>developing Explanations</w:t>
      </w:r>
      <w:r>
        <w:t xml:space="preserve">. The table below shows specific talk and writing goals for this phase of the unit. </w:t>
      </w:r>
    </w:p>
    <w:tbl>
      <w:tblPr>
        <w:tblStyle w:val="TableGrid"/>
        <w:tblW w:w="0" w:type="auto"/>
        <w:tblInd w:w="108" w:type="dxa"/>
        <w:tblLook w:val="04A0" w:firstRow="1" w:lastRow="0" w:firstColumn="1" w:lastColumn="0" w:noHBand="0" w:noVBand="1"/>
      </w:tblPr>
      <w:tblGrid>
        <w:gridCol w:w="2668"/>
        <w:gridCol w:w="4254"/>
        <w:gridCol w:w="2320"/>
      </w:tblGrid>
      <w:tr w:rsidR="00C36C36" w:rsidRPr="00DB72EE" w14:paraId="1C432CE2" w14:textId="77777777" w:rsidTr="00ED075E">
        <w:tc>
          <w:tcPr>
            <w:tcW w:w="2700" w:type="dxa"/>
            <w:shd w:val="clear" w:color="auto" w:fill="7F7F7F" w:themeFill="text1" w:themeFillTint="80"/>
          </w:tcPr>
          <w:p w14:paraId="662FE857" w14:textId="77777777" w:rsidR="00C36C36" w:rsidRPr="00DB72EE" w:rsidRDefault="00C36C36" w:rsidP="00ED075E">
            <w:pPr>
              <w:jc w:val="center"/>
              <w:rPr>
                <w:color w:val="FFFFFF" w:themeColor="background1"/>
              </w:rPr>
            </w:pPr>
            <w:r w:rsidRPr="00DB72EE">
              <w:rPr>
                <w:color w:val="FFFFFF" w:themeColor="background1"/>
              </w:rPr>
              <w:t>Talk and Writing Goals for the Explanations Phase</w:t>
            </w:r>
          </w:p>
        </w:tc>
        <w:tc>
          <w:tcPr>
            <w:tcW w:w="4320" w:type="dxa"/>
            <w:shd w:val="clear" w:color="auto" w:fill="7F7F7F" w:themeFill="text1" w:themeFillTint="80"/>
          </w:tcPr>
          <w:p w14:paraId="56F149F0" w14:textId="77777777" w:rsidR="00C36C36" w:rsidRPr="00DB72EE" w:rsidRDefault="00C36C36" w:rsidP="00ED075E">
            <w:pPr>
              <w:jc w:val="center"/>
              <w:rPr>
                <w:color w:val="FFFFFF" w:themeColor="background1"/>
              </w:rPr>
            </w:pPr>
            <w:r w:rsidRPr="00DB72EE">
              <w:rPr>
                <w:color w:val="FFFFFF" w:themeColor="background1"/>
              </w:rPr>
              <w:t>Teacher Talk Strategies That Support This Goal</w:t>
            </w:r>
          </w:p>
        </w:tc>
        <w:tc>
          <w:tcPr>
            <w:tcW w:w="2340" w:type="dxa"/>
            <w:shd w:val="clear" w:color="auto" w:fill="7F7F7F" w:themeFill="text1" w:themeFillTint="80"/>
          </w:tcPr>
          <w:p w14:paraId="01AE7174" w14:textId="77777777" w:rsidR="00C36C36" w:rsidRPr="00DB72EE" w:rsidRDefault="00C36C36" w:rsidP="00ED075E">
            <w:pPr>
              <w:jc w:val="center"/>
              <w:rPr>
                <w:color w:val="FFFFFF" w:themeColor="background1"/>
              </w:rPr>
            </w:pPr>
            <w:r w:rsidRPr="00DB72EE">
              <w:rPr>
                <w:color w:val="FFFFFF" w:themeColor="background1"/>
              </w:rPr>
              <w:t>Curriculum Components That Support This Goal</w:t>
            </w:r>
          </w:p>
        </w:tc>
      </w:tr>
      <w:tr w:rsidR="00C36C36" w:rsidRPr="00DB72EE" w14:paraId="33C378D4" w14:textId="77777777" w:rsidTr="00ED075E">
        <w:tc>
          <w:tcPr>
            <w:tcW w:w="2700" w:type="dxa"/>
          </w:tcPr>
          <w:p w14:paraId="581DA75B" w14:textId="77777777" w:rsidR="00C36C36" w:rsidRPr="00DB72EE" w:rsidRDefault="00C36C36" w:rsidP="00ED075E">
            <w:r w:rsidRPr="00DB72EE">
              <w:t xml:space="preserve">Examine student ideas and correct them when there are problems. It’s ok to give the answers away during this phase! Help students practice using </w:t>
            </w:r>
            <w:r w:rsidRPr="00DB72EE">
              <w:rPr>
                <w:b/>
                <w:bCs/>
              </w:rPr>
              <w:t>precise</w:t>
            </w:r>
            <w:r w:rsidRPr="00DB72EE">
              <w:t xml:space="preserve"> </w:t>
            </w:r>
            <w:r w:rsidRPr="00DB72EE">
              <w:rPr>
                <w:b/>
                <w:bCs/>
              </w:rPr>
              <w:t>language</w:t>
            </w:r>
            <w:r w:rsidRPr="00DB72EE">
              <w:t xml:space="preserve"> to describe </w:t>
            </w:r>
            <w:r w:rsidRPr="00DB72EE">
              <w:rPr>
                <w:b/>
                <w:bCs/>
              </w:rPr>
              <w:t>matter and energy</w:t>
            </w:r>
            <w:r w:rsidRPr="00DB72EE">
              <w:t>.</w:t>
            </w:r>
          </w:p>
        </w:tc>
        <w:tc>
          <w:tcPr>
            <w:tcW w:w="4320" w:type="dxa"/>
          </w:tcPr>
          <w:p w14:paraId="04AA22F5" w14:textId="77777777" w:rsidR="00C36C36" w:rsidRPr="00DB72EE" w:rsidRDefault="00C36C36" w:rsidP="00ED075E">
            <w:pPr>
              <w:rPr>
                <w:i/>
              </w:rPr>
            </w:pPr>
            <w:r w:rsidRPr="00DB72EE">
              <w:rPr>
                <w:i/>
                <w:iCs/>
              </w:rPr>
              <w:t xml:space="preserve">Let’s think about what you just said: air molecules. What are air molecules? </w:t>
            </w:r>
          </w:p>
          <w:p w14:paraId="0E0BBCC4" w14:textId="77777777" w:rsidR="00C36C36" w:rsidRPr="00DB72EE" w:rsidRDefault="00C36C36" w:rsidP="00ED075E">
            <w:pPr>
              <w:rPr>
                <w:i/>
              </w:rPr>
            </w:pPr>
            <w:r w:rsidRPr="00DB72EE">
              <w:rPr>
                <w:i/>
                <w:iCs/>
              </w:rPr>
              <w:t xml:space="preserve">Are you talking about matter or energy? </w:t>
            </w:r>
          </w:p>
          <w:p w14:paraId="735561AC" w14:textId="77777777" w:rsidR="00C36C36" w:rsidRPr="00DB72EE" w:rsidRDefault="00C36C36" w:rsidP="00ED075E">
            <w:pPr>
              <w:rPr>
                <w:i/>
                <w:iCs/>
              </w:rPr>
            </w:pPr>
            <w:r w:rsidRPr="00DB72EE">
              <w:rPr>
                <w:i/>
                <w:iCs/>
              </w:rPr>
              <w:t xml:space="preserve">Remember: atoms can’t be created. So that matter must have come from somewhere. Where did it come from? </w:t>
            </w:r>
          </w:p>
          <w:p w14:paraId="2D9105B6" w14:textId="77777777" w:rsidR="00C36C36" w:rsidRPr="00DB72EE" w:rsidRDefault="00C36C36" w:rsidP="00ED075E">
            <w:pPr>
              <w:rPr>
                <w:i/>
              </w:rPr>
            </w:pPr>
            <w:r w:rsidRPr="00DB72EE">
              <w:rPr>
                <w:i/>
                <w:iCs/>
              </w:rPr>
              <w:t xml:space="preserve">Let’s look at the molecule poster again… is carbon an atom or a molecule? </w:t>
            </w:r>
          </w:p>
        </w:tc>
        <w:tc>
          <w:tcPr>
            <w:tcW w:w="2340" w:type="dxa"/>
          </w:tcPr>
          <w:p w14:paraId="2F94E545" w14:textId="77777777" w:rsidR="00C36C36" w:rsidRPr="00DB72EE" w:rsidRDefault="00C36C36" w:rsidP="00ED075E">
            <w:r w:rsidRPr="00DB72EE">
              <w:t>Molecule Poster</w:t>
            </w:r>
          </w:p>
          <w:p w14:paraId="7E2C4CD9" w14:textId="77777777" w:rsidR="00C36C36" w:rsidRPr="00DB72EE" w:rsidRDefault="00C36C36" w:rsidP="00ED075E">
            <w:r w:rsidRPr="00DB72EE">
              <w:t xml:space="preserve">Three Questions Poster </w:t>
            </w:r>
          </w:p>
          <w:p w14:paraId="048D174C" w14:textId="77777777" w:rsidR="00C36C36" w:rsidRPr="00DB72EE" w:rsidRDefault="00C36C36" w:rsidP="00ED075E"/>
        </w:tc>
      </w:tr>
      <w:tr w:rsidR="00C36C36" w:rsidRPr="00DB72EE" w14:paraId="4FDC495F" w14:textId="77777777" w:rsidTr="00ED075E">
        <w:tc>
          <w:tcPr>
            <w:tcW w:w="2700" w:type="dxa"/>
          </w:tcPr>
          <w:p w14:paraId="6CFF3C06" w14:textId="77777777" w:rsidR="00C36C36" w:rsidRPr="00DB72EE" w:rsidRDefault="00C36C36" w:rsidP="00ED075E">
            <w:r w:rsidRPr="00DB72EE">
              <w:t xml:space="preserve">Focus on making sure that explanations include multiple </w:t>
            </w:r>
            <w:r w:rsidRPr="00DB72EE">
              <w:rPr>
                <w:b/>
              </w:rPr>
              <w:t>scales</w:t>
            </w:r>
            <w:r w:rsidRPr="00DB72EE">
              <w:t xml:space="preserve">. </w:t>
            </w:r>
          </w:p>
        </w:tc>
        <w:tc>
          <w:tcPr>
            <w:tcW w:w="4320" w:type="dxa"/>
          </w:tcPr>
          <w:p w14:paraId="16AE984F" w14:textId="77777777" w:rsidR="00C36C36" w:rsidRPr="00DB72EE" w:rsidRDefault="00C36C36" w:rsidP="00ED075E">
            <w:pPr>
              <w:rPr>
                <w:i/>
              </w:rPr>
            </w:pPr>
            <w:r w:rsidRPr="00DB72EE">
              <w:rPr>
                <w:i/>
              </w:rPr>
              <w:t xml:space="preserve">The investigation gave us evidence for what was happening to matter and energy at a macroscopic sale. But what is happening at an atomic-molecular scale? </w:t>
            </w:r>
          </w:p>
          <w:p w14:paraId="4315D85B" w14:textId="77777777" w:rsidR="00C36C36" w:rsidRPr="00DB72EE" w:rsidRDefault="00C36C36" w:rsidP="00ED075E">
            <w:pPr>
              <w:rPr>
                <w:i/>
              </w:rPr>
            </w:pPr>
            <w:r w:rsidRPr="00DB72EE">
              <w:rPr>
                <w:i/>
              </w:rPr>
              <w:t xml:space="preserve">What is happening to molecules and atoms? </w:t>
            </w:r>
          </w:p>
          <w:p w14:paraId="3819E3BD" w14:textId="77777777" w:rsidR="00C36C36" w:rsidRPr="00DB72EE" w:rsidRDefault="00C36C36" w:rsidP="00ED075E">
            <w:pPr>
              <w:rPr>
                <w:i/>
              </w:rPr>
            </w:pPr>
            <w:r w:rsidRPr="00DB72EE">
              <w:rPr>
                <w:i/>
              </w:rPr>
              <w:t xml:space="preserve">How does energy interact with atoms and molecules during chemical change? </w:t>
            </w:r>
          </w:p>
          <w:p w14:paraId="5442AAD7" w14:textId="77777777" w:rsidR="00C36C36" w:rsidRPr="00DB72EE" w:rsidRDefault="00C36C36" w:rsidP="00ED075E">
            <w:pPr>
              <w:rPr>
                <w:i/>
              </w:rPr>
            </w:pPr>
            <w:r w:rsidRPr="00DB72EE">
              <w:rPr>
                <w:i/>
              </w:rPr>
              <w:t>Why doesn’t the macroscopic investigation tell us the whole story?</w:t>
            </w:r>
          </w:p>
          <w:p w14:paraId="1CA0EA80" w14:textId="77777777" w:rsidR="00C36C36" w:rsidRPr="00DB72EE" w:rsidRDefault="00C36C36" w:rsidP="00ED075E">
            <w:pPr>
              <w:rPr>
                <w:i/>
              </w:rPr>
            </w:pPr>
            <w:r w:rsidRPr="00DB72EE">
              <w:rPr>
                <w:i/>
                <w:iCs/>
              </w:rPr>
              <w:t>Let’s revisit our scale poster… what is happening to matter at the molecular scale?</w:t>
            </w:r>
          </w:p>
        </w:tc>
        <w:tc>
          <w:tcPr>
            <w:tcW w:w="2340" w:type="dxa"/>
          </w:tcPr>
          <w:p w14:paraId="6450F5A8" w14:textId="77777777" w:rsidR="00C36C36" w:rsidRPr="00DB72EE" w:rsidRDefault="00C36C36" w:rsidP="00ED075E">
            <w:r w:rsidRPr="00DB72EE">
              <w:t>Molecular Models</w:t>
            </w:r>
          </w:p>
          <w:p w14:paraId="10ED20F9" w14:textId="77777777" w:rsidR="00C36C36" w:rsidRPr="00DB72EE" w:rsidRDefault="00C36C36" w:rsidP="00ED075E">
            <w:r w:rsidRPr="00DB72EE">
              <w:t>Molecular Modeling Worksheets</w:t>
            </w:r>
          </w:p>
          <w:p w14:paraId="7416BC5B" w14:textId="51CD33A7" w:rsidR="00C36C36" w:rsidRPr="00DB72EE" w:rsidRDefault="00C36C36" w:rsidP="00ED075E">
            <w:pPr>
              <w:rPr>
                <w:b/>
              </w:rPr>
            </w:pPr>
            <w:r w:rsidRPr="00DB72EE">
              <w:rPr>
                <w:b/>
              </w:rPr>
              <w:t>Explanations Tool</w:t>
            </w:r>
            <w:r w:rsidR="00C62A4A">
              <w:rPr>
                <w:b/>
              </w:rPr>
              <w:t>s</w:t>
            </w:r>
          </w:p>
          <w:p w14:paraId="2744EF56" w14:textId="3294BDFC" w:rsidR="00C36C36" w:rsidRPr="00DB72EE" w:rsidRDefault="00C36C36" w:rsidP="00ED075E">
            <w:r w:rsidRPr="00DB72EE">
              <w:t xml:space="preserve">PPT </w:t>
            </w:r>
            <w:r w:rsidR="00C62A4A">
              <w:t>a</w:t>
            </w:r>
            <w:r w:rsidRPr="00DB72EE">
              <w:t>nimation</w:t>
            </w:r>
            <w:r w:rsidR="00C62A4A">
              <w:t>s</w:t>
            </w:r>
            <w:r w:rsidRPr="00DB72EE">
              <w:t xml:space="preserve"> of chemical change</w:t>
            </w:r>
          </w:p>
          <w:p w14:paraId="1A9E8EE3" w14:textId="77777777" w:rsidR="00C36C36" w:rsidRPr="00DB72EE" w:rsidRDefault="00C36C36" w:rsidP="00ED075E">
            <w:r w:rsidRPr="00DB72EE">
              <w:t>Powers of Ten Poster</w:t>
            </w:r>
          </w:p>
        </w:tc>
      </w:tr>
      <w:tr w:rsidR="00C36C36" w:rsidRPr="00DB72EE" w14:paraId="11D3BCDF" w14:textId="77777777" w:rsidTr="00ED075E">
        <w:tc>
          <w:tcPr>
            <w:tcW w:w="2700" w:type="dxa"/>
          </w:tcPr>
          <w:p w14:paraId="50F7901C" w14:textId="77777777" w:rsidR="00C36C36" w:rsidRPr="00DB72EE" w:rsidRDefault="00C36C36" w:rsidP="00ED075E">
            <w:r w:rsidRPr="00DB72EE">
              <w:t>Encourage students to recall the investigation.</w:t>
            </w:r>
          </w:p>
        </w:tc>
        <w:tc>
          <w:tcPr>
            <w:tcW w:w="4320" w:type="dxa"/>
          </w:tcPr>
          <w:p w14:paraId="446070C4" w14:textId="77777777" w:rsidR="00C36C36" w:rsidRPr="00DB72EE" w:rsidRDefault="00C36C36" w:rsidP="00ED075E">
            <w:pPr>
              <w:rPr>
                <w:i/>
              </w:rPr>
            </w:pPr>
            <w:r w:rsidRPr="00DB72EE">
              <w:rPr>
                <w:i/>
              </w:rPr>
              <w:t xml:space="preserve">When did this chemical change happen during our investigation? </w:t>
            </w:r>
          </w:p>
          <w:p w14:paraId="42D2ECF0" w14:textId="77777777" w:rsidR="00C36C36" w:rsidRPr="00DB72EE" w:rsidRDefault="00C36C36" w:rsidP="00ED075E">
            <w:pPr>
              <w:rPr>
                <w:i/>
              </w:rPr>
            </w:pPr>
            <w:r w:rsidRPr="00DB72EE">
              <w:rPr>
                <w:i/>
              </w:rPr>
              <w:lastRenderedPageBreak/>
              <w:t xml:space="preserve">How do we know that? What is our evidence? </w:t>
            </w:r>
          </w:p>
          <w:p w14:paraId="30D895F2" w14:textId="77777777" w:rsidR="00C36C36" w:rsidRPr="00DB72EE" w:rsidRDefault="00C36C36" w:rsidP="00ED075E">
            <w:pPr>
              <w:rPr>
                <w:i/>
              </w:rPr>
            </w:pPr>
            <w:r w:rsidRPr="00DB72EE">
              <w:rPr>
                <w:i/>
              </w:rPr>
              <w:t xml:space="preserve">What were the macroscopic indicators that this chemical change took place? </w:t>
            </w:r>
          </w:p>
        </w:tc>
        <w:tc>
          <w:tcPr>
            <w:tcW w:w="2340" w:type="dxa"/>
          </w:tcPr>
          <w:p w14:paraId="7FFD27D2" w14:textId="77777777" w:rsidR="00C36C36" w:rsidRPr="00DB72EE" w:rsidRDefault="00C36C36" w:rsidP="00ED075E">
            <w:pPr>
              <w:rPr>
                <w:b/>
              </w:rPr>
            </w:pPr>
            <w:r w:rsidRPr="00DB72EE">
              <w:rPr>
                <w:b/>
              </w:rPr>
              <w:lastRenderedPageBreak/>
              <w:t>Evidence-Based Arguments Tool</w:t>
            </w:r>
          </w:p>
          <w:p w14:paraId="2DEDAB5C" w14:textId="77777777" w:rsidR="00C36C36" w:rsidRPr="00DB72EE" w:rsidRDefault="00C36C36" w:rsidP="00ED075E">
            <w:r w:rsidRPr="00DB72EE">
              <w:lastRenderedPageBreak/>
              <w:t>Investigation Video</w:t>
            </w:r>
          </w:p>
        </w:tc>
      </w:tr>
      <w:tr w:rsidR="00C36C36" w:rsidRPr="00DB72EE" w14:paraId="5E0F602D" w14:textId="77777777" w:rsidTr="00ED075E">
        <w:tc>
          <w:tcPr>
            <w:tcW w:w="2700" w:type="dxa"/>
          </w:tcPr>
          <w:p w14:paraId="03015F54" w14:textId="77777777" w:rsidR="00C36C36" w:rsidRPr="00DB72EE" w:rsidRDefault="00C36C36" w:rsidP="00ED075E">
            <w:r w:rsidRPr="00DB72EE">
              <w:lastRenderedPageBreak/>
              <w:t>Elicit a range of student explanations. Press for details. Encourage students to examine, compare, and contrast their explanations with others’.</w:t>
            </w:r>
          </w:p>
        </w:tc>
        <w:tc>
          <w:tcPr>
            <w:tcW w:w="4320" w:type="dxa"/>
          </w:tcPr>
          <w:p w14:paraId="66B2C259" w14:textId="77777777" w:rsidR="00C36C36" w:rsidRPr="00DB72EE" w:rsidRDefault="00C36C36" w:rsidP="00ED075E">
            <w:pPr>
              <w:rPr>
                <w:i/>
              </w:rPr>
            </w:pPr>
            <w:r w:rsidRPr="00DB72EE">
              <w:rPr>
                <w:i/>
              </w:rPr>
              <w:t xml:space="preserve">Who can add to that explanation? </w:t>
            </w:r>
          </w:p>
          <w:p w14:paraId="72D6D04F" w14:textId="77777777" w:rsidR="00C36C36" w:rsidRPr="00DB72EE" w:rsidRDefault="00C36C36" w:rsidP="00ED075E">
            <w:pPr>
              <w:rPr>
                <w:i/>
              </w:rPr>
            </w:pPr>
            <w:r w:rsidRPr="00DB72EE">
              <w:rPr>
                <w:i/>
              </w:rPr>
              <w:t>What do you mean by _____? Say more.</w:t>
            </w:r>
          </w:p>
          <w:p w14:paraId="360260D5" w14:textId="77777777" w:rsidR="00C36C36" w:rsidRPr="00DB72EE" w:rsidRDefault="00C36C36" w:rsidP="00ED075E">
            <w:pPr>
              <w:rPr>
                <w:i/>
              </w:rPr>
            </w:pPr>
            <w:proofErr w:type="gramStart"/>
            <w:r w:rsidRPr="00DB72EE">
              <w:rPr>
                <w:i/>
              </w:rPr>
              <w:t>So</w:t>
            </w:r>
            <w:proofErr w:type="gramEnd"/>
            <w:r w:rsidRPr="00DB72EE">
              <w:rPr>
                <w:i/>
              </w:rPr>
              <w:t xml:space="preserve"> I think you said _____. Is that right?</w:t>
            </w:r>
          </w:p>
          <w:p w14:paraId="1449A838" w14:textId="77777777" w:rsidR="00C36C36" w:rsidRPr="00DB72EE" w:rsidRDefault="00C36C36" w:rsidP="00ED075E">
            <w:pPr>
              <w:rPr>
                <w:i/>
              </w:rPr>
            </w:pPr>
            <w:r w:rsidRPr="00DB72EE">
              <w:rPr>
                <w:i/>
              </w:rPr>
              <w:t xml:space="preserve">Who has a different explanation? </w:t>
            </w:r>
          </w:p>
          <w:p w14:paraId="68C721D7" w14:textId="77777777" w:rsidR="00C36C36" w:rsidRPr="00DB72EE" w:rsidRDefault="00C36C36" w:rsidP="00ED075E">
            <w:pPr>
              <w:rPr>
                <w:i/>
              </w:rPr>
            </w:pPr>
            <w:r w:rsidRPr="00DB72EE">
              <w:rPr>
                <w:i/>
              </w:rPr>
              <w:t xml:space="preserve">How are those explanations similar/different? </w:t>
            </w:r>
          </w:p>
          <w:p w14:paraId="3A6A2978" w14:textId="77777777" w:rsidR="00C36C36" w:rsidRPr="00DB72EE" w:rsidRDefault="00C36C36" w:rsidP="00ED075E">
            <w:pPr>
              <w:rPr>
                <w:i/>
              </w:rPr>
            </w:pPr>
            <w:r w:rsidRPr="00DB72EE">
              <w:rPr>
                <w:i/>
              </w:rPr>
              <w:t xml:space="preserve">Who can rephrase ________’s explanation? </w:t>
            </w:r>
          </w:p>
        </w:tc>
        <w:tc>
          <w:tcPr>
            <w:tcW w:w="2340" w:type="dxa"/>
          </w:tcPr>
          <w:p w14:paraId="15C5BDCF" w14:textId="484364A9" w:rsidR="00C36C36" w:rsidRPr="00DB72EE" w:rsidRDefault="00C36C36" w:rsidP="00ED075E">
            <w:pPr>
              <w:rPr>
                <w:b/>
              </w:rPr>
            </w:pPr>
            <w:r w:rsidRPr="00DB72EE">
              <w:rPr>
                <w:b/>
              </w:rPr>
              <w:t>Explanations Tool</w:t>
            </w:r>
            <w:r w:rsidR="00C62A4A">
              <w:rPr>
                <w:b/>
              </w:rPr>
              <w:t>s</w:t>
            </w:r>
          </w:p>
        </w:tc>
      </w:tr>
    </w:tbl>
    <w:p w14:paraId="0EE97E1C" w14:textId="77777777" w:rsidR="00BA22E4" w:rsidRPr="00D438F2" w:rsidRDefault="00B977E7" w:rsidP="00EC7FB3">
      <w:pPr>
        <w:rPr>
          <w:color w:val="FF0000"/>
        </w:rPr>
        <w:sectPr w:rsidR="00BA22E4" w:rsidRPr="00D438F2" w:rsidSect="00FB3A56">
          <w:footerReference w:type="even" r:id="rId10"/>
          <w:footerReference w:type="default" r:id="rId11"/>
          <w:footerReference w:type="first" r:id="rId12"/>
          <w:pgSz w:w="12240" w:h="15840"/>
          <w:pgMar w:top="1440" w:right="1440" w:bottom="1440" w:left="1440" w:header="720" w:footer="432" w:gutter="0"/>
          <w:cols w:space="720"/>
          <w:titlePg/>
          <w:docGrid w:linePitch="360"/>
        </w:sectPr>
      </w:pPr>
      <w:r w:rsidRPr="00D438F2">
        <w:rPr>
          <w:color w:val="FF0000"/>
        </w:rPr>
        <w:br w:type="page"/>
      </w:r>
    </w:p>
    <w:bookmarkStart w:id="2" w:name="_Toc262383100"/>
    <w:p w14:paraId="2E97B0E5" w14:textId="310B2366" w:rsidR="00B977E7" w:rsidRDefault="00C36C36" w:rsidP="00AD3132">
      <w:pPr>
        <w:pStyle w:val="Heading1"/>
      </w:pPr>
      <w:r>
        <w:rPr>
          <w:noProof/>
        </w:rPr>
        <w:lastRenderedPageBreak/>
        <mc:AlternateContent>
          <mc:Choice Requires="wpg">
            <w:drawing>
              <wp:anchor distT="0" distB="0" distL="114300" distR="114300" simplePos="0" relativeHeight="251665408" behindDoc="0" locked="0" layoutInCell="1" allowOverlap="1" wp14:anchorId="0B1161A7" wp14:editId="34DBFB0A">
                <wp:simplePos x="0" y="0"/>
                <wp:positionH relativeFrom="column">
                  <wp:posOffset>-205740</wp:posOffset>
                </wp:positionH>
                <wp:positionV relativeFrom="paragraph">
                  <wp:posOffset>33012</wp:posOffset>
                </wp:positionV>
                <wp:extent cx="342900" cy="160020"/>
                <wp:effectExtent l="50800" t="25400" r="63500" b="93980"/>
                <wp:wrapNone/>
                <wp:docPr id="3" name="Group 3"/>
                <wp:cNvGraphicFramePr/>
                <a:graphic xmlns:a="http://schemas.openxmlformats.org/drawingml/2006/main">
                  <a:graphicData uri="http://schemas.microsoft.com/office/word/2010/wordprocessingGroup">
                    <wpg:wgp>
                      <wpg:cNvGrpSpPr/>
                      <wpg:grpSpPr>
                        <a:xfrm>
                          <a:off x="0" y="0"/>
                          <a:ext cx="342900" cy="160020"/>
                          <a:chOff x="0" y="0"/>
                          <a:chExt cx="571500" cy="342900"/>
                        </a:xfrm>
                      </wpg:grpSpPr>
                      <wps:wsp>
                        <wps:cNvPr id="5" name="Curved Right Arrow 5"/>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Curved Right Arrow 6"/>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AEF29B0" id="Group 3" o:spid="_x0000_s1026" style="position:absolute;margin-left:-16.2pt;margin-top:2.6pt;width:27pt;height:12.6pt;z-index:251665408;mso-width-relative:margin;mso-height-relative:margin" coordsize="5715,3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">
                <v:shape id="Curved Right Arrow 5" o:spid="_x0000_s1027"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" adj="14400,19800,16200" fillcolor="black [3213]" strokecolor="black [3213]">
                  <v:shadow on="t" color="black" opacity="22937f" origin=",.5" offset="0,.63889mm"/>
                </v:shape>
                <v:shape id="Curved Right Arrow 6" o:spid="_x0000_s1028"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" adj="14400,19800,16200" fillcolor="black [3213]" strokecolor="black [3213]">
                  <v:shadow on="t" color="black" opacity="22937f" origin=",.5" offset="0,.63889mm"/>
                </v:shape>
              </v:group>
            </w:pict>
          </mc:Fallback>
        </mc:AlternateContent>
      </w:r>
      <w:r w:rsidR="00C65BBB" w:rsidRPr="00D438F2">
        <w:t>Activit</w:t>
      </w:r>
      <w:bookmarkEnd w:id="1"/>
      <w:bookmarkEnd w:id="2"/>
      <w:r>
        <w:t>y 4.1: Molecular Models for Potatoes Moving and Functioning: Cellular Respiration (</w:t>
      </w:r>
      <w:r w:rsidR="00BE086E">
        <w:t>4</w:t>
      </w:r>
      <w:r>
        <w:t>0 min)</w:t>
      </w:r>
      <w:r w:rsidRPr="00C36C36">
        <w:rPr>
          <w:noProof/>
        </w:rPr>
        <w:t xml:space="preserve"> </w:t>
      </w:r>
    </w:p>
    <w:p w14:paraId="0C6A07ED" w14:textId="55BAFF7F" w:rsidR="00AD3132" w:rsidRDefault="00AD3132" w:rsidP="00AD3132">
      <w:pPr>
        <w:pStyle w:val="Heading2"/>
      </w:pPr>
      <w:r>
        <w:t xml:space="preserve">Overview </w:t>
      </w:r>
      <w:r w:rsidR="00F034E3">
        <w:t>and Preparation</w:t>
      </w:r>
    </w:p>
    <w:p w14:paraId="5ABED48E" w14:textId="77777777" w:rsidR="002B5F20" w:rsidRPr="002B5F20" w:rsidRDefault="002B5F20" w:rsidP="002B5F20">
      <w:pPr>
        <w:pStyle w:val="Heading3"/>
      </w:pPr>
      <w:r>
        <w:t>Target Student Performance</w:t>
      </w:r>
    </w:p>
    <w:p w14:paraId="65ED3409" w14:textId="2F16EC81" w:rsidR="00AD3132" w:rsidRPr="00AD3132" w:rsidRDefault="005B3A28" w:rsidP="00AD3132">
      <w:pPr>
        <w:rPr>
          <w:color w:val="FF0000"/>
        </w:rPr>
      </w:pPr>
      <w:r w:rsidRPr="003D7670">
        <w:t>Students use molecular models to explain how carbon, oxygen, and hydrogen atoms</w:t>
      </w:r>
      <w:r>
        <w:t xml:space="preserve"> in glucose and oxygen</w:t>
      </w:r>
      <w:r w:rsidRPr="003D7670">
        <w:t xml:space="preserve"> molecules are rearranged into </w:t>
      </w:r>
      <w:r>
        <w:t>carbon dioxide and water</w:t>
      </w:r>
      <w:r w:rsidRPr="003D7670">
        <w:t xml:space="preserve"> in a </w:t>
      </w:r>
      <w:r>
        <w:t>potato plant’s</w:t>
      </w:r>
      <w:r w:rsidRPr="003D7670">
        <w:t xml:space="preserve"> cells.</w:t>
      </w:r>
    </w:p>
    <w:p w14:paraId="57F21F0D" w14:textId="77777777" w:rsidR="00CD686F" w:rsidRDefault="00CD686F" w:rsidP="00EC7FB3">
      <w:pPr>
        <w:pStyle w:val="Heading3"/>
      </w:pPr>
      <w:r>
        <w:t>Resources You Provide</w:t>
      </w:r>
    </w:p>
    <w:p w14:paraId="7E9E1122" w14:textId="77777777" w:rsidR="00C36C36" w:rsidRDefault="00C36C36" w:rsidP="00917547">
      <w:pPr>
        <w:pStyle w:val="ListParagraph"/>
        <w:numPr>
          <w:ilvl w:val="0"/>
          <w:numId w:val="11"/>
        </w:numPr>
      </w:pPr>
      <w:r>
        <w:t xml:space="preserve">(From previous lesson) Students’ unanswered questions they shared in Activity 3.5 Evidence-Based Arguments about Plants </w:t>
      </w:r>
    </w:p>
    <w:p w14:paraId="11043646" w14:textId="1D7BE888" w:rsidR="00C36C36" w:rsidRDefault="00C36C36" w:rsidP="00917547">
      <w:pPr>
        <w:pStyle w:val="ListParagraph"/>
        <w:numPr>
          <w:ilvl w:val="0"/>
          <w:numId w:val="11"/>
        </w:numPr>
      </w:pPr>
      <w:r>
        <w:t xml:space="preserve">(From previous lesson) </w:t>
      </w:r>
      <w:r>
        <w:rPr>
          <w:color w:val="0000FF"/>
        </w:rPr>
        <w:t>3</w:t>
      </w:r>
      <w:r w:rsidRPr="00A95E7C">
        <w:rPr>
          <w:color w:val="0000FF"/>
        </w:rPr>
        <w:t>.</w:t>
      </w:r>
      <w:r>
        <w:rPr>
          <w:color w:val="0000FF"/>
        </w:rPr>
        <w:t>5</w:t>
      </w:r>
      <w:r w:rsidRPr="00A95E7C">
        <w:rPr>
          <w:color w:val="0000FF"/>
        </w:rPr>
        <w:t xml:space="preserve"> </w:t>
      </w:r>
      <w:r>
        <w:rPr>
          <w:color w:val="0000FF"/>
        </w:rPr>
        <w:t xml:space="preserve">Evidence-Based Arguments Tool </w:t>
      </w:r>
      <w:r w:rsidR="00C62A4A">
        <w:rPr>
          <w:color w:val="0000FF"/>
        </w:rPr>
        <w:t xml:space="preserve">for </w:t>
      </w:r>
      <w:r>
        <w:rPr>
          <w:color w:val="0000FF"/>
        </w:rPr>
        <w:t xml:space="preserve">Plants </w:t>
      </w:r>
    </w:p>
    <w:p w14:paraId="69A2C4B7" w14:textId="77777777" w:rsidR="00C36C36" w:rsidRPr="00A55F21" w:rsidRDefault="00C36C36" w:rsidP="00917547">
      <w:pPr>
        <w:pStyle w:val="ListParagraph"/>
        <w:numPr>
          <w:ilvl w:val="0"/>
          <w:numId w:val="11"/>
        </w:numPr>
      </w:pPr>
      <w:r w:rsidRPr="00A55F21">
        <w:t>molecular model kit (1 per pair of students)</w:t>
      </w:r>
    </w:p>
    <w:p w14:paraId="24617D8B" w14:textId="77777777" w:rsidR="00C36C36" w:rsidRPr="00A55F21" w:rsidRDefault="00C36C36" w:rsidP="00917547">
      <w:pPr>
        <w:pStyle w:val="ListParagraph"/>
        <w:numPr>
          <w:ilvl w:val="0"/>
          <w:numId w:val="11"/>
        </w:numPr>
        <w:rPr>
          <w:i/>
        </w:rPr>
      </w:pPr>
      <w:r w:rsidRPr="00A55F21">
        <w:t>scissors (1 per pair of students)</w:t>
      </w:r>
    </w:p>
    <w:p w14:paraId="4B1A07E6" w14:textId="77777777" w:rsidR="00C36C36" w:rsidRDefault="00C36C36" w:rsidP="00917547">
      <w:pPr>
        <w:pStyle w:val="ListParagraph"/>
        <w:numPr>
          <w:ilvl w:val="0"/>
          <w:numId w:val="11"/>
        </w:numPr>
      </w:pPr>
      <w:r w:rsidRPr="00A55F21">
        <w:t>twist ties (at least 12 per pair of students)</w:t>
      </w:r>
    </w:p>
    <w:p w14:paraId="40ADEA8E" w14:textId="77777777" w:rsidR="002B5F20" w:rsidRPr="002B5F20" w:rsidRDefault="00C36C36" w:rsidP="00917547">
      <w:pPr>
        <w:pStyle w:val="ListParagraph"/>
        <w:numPr>
          <w:ilvl w:val="0"/>
          <w:numId w:val="11"/>
        </w:numPr>
      </w:pPr>
      <w:r w:rsidRPr="008F243D">
        <w:t xml:space="preserve">video of a plant moving, such as here </w:t>
      </w:r>
      <w:hyperlink r:id="rId13" w:history="1">
        <w:r w:rsidRPr="00FD5366">
          <w:rPr>
            <w:rStyle w:val="Hyperlink"/>
          </w:rPr>
          <w:t>https://www.youtube.com/watch?v=LICDb8nM5rs</w:t>
        </w:r>
      </w:hyperlink>
    </w:p>
    <w:p w14:paraId="6B0C27EB" w14:textId="77777777" w:rsidR="00B977E7" w:rsidRPr="00D438F2" w:rsidRDefault="00B977E7" w:rsidP="00EC7FB3">
      <w:pPr>
        <w:pStyle w:val="Heading3"/>
      </w:pPr>
      <w:r w:rsidRPr="00D438F2">
        <w:t>Resources Provided</w:t>
      </w:r>
    </w:p>
    <w:p w14:paraId="4C645682" w14:textId="77777777" w:rsidR="00C36C36" w:rsidRPr="00A95E7C" w:rsidRDefault="00C36C36" w:rsidP="00917547">
      <w:pPr>
        <w:pStyle w:val="ListParagraph"/>
        <w:numPr>
          <w:ilvl w:val="0"/>
          <w:numId w:val="12"/>
        </w:numPr>
        <w:rPr>
          <w:color w:val="0000FF"/>
        </w:rPr>
      </w:pPr>
      <w:r>
        <w:rPr>
          <w:color w:val="0000FF"/>
        </w:rPr>
        <w:t>4</w:t>
      </w:r>
      <w:r w:rsidRPr="00A95E7C">
        <w:rPr>
          <w:color w:val="0000FF"/>
        </w:rPr>
        <w:t>.</w:t>
      </w:r>
      <w:r>
        <w:rPr>
          <w:color w:val="0000FF"/>
        </w:rPr>
        <w:t>1</w:t>
      </w:r>
      <w:r w:rsidRPr="00A95E7C">
        <w:rPr>
          <w:color w:val="0000FF"/>
        </w:rPr>
        <w:t xml:space="preserve"> Molecular Models for </w:t>
      </w:r>
      <w:r>
        <w:rPr>
          <w:color w:val="0000FF"/>
        </w:rPr>
        <w:t xml:space="preserve">Potato </w:t>
      </w:r>
      <w:r w:rsidRPr="00A95E7C">
        <w:rPr>
          <w:color w:val="0000FF"/>
        </w:rPr>
        <w:t>Cellular Respiration PPT</w:t>
      </w:r>
    </w:p>
    <w:p w14:paraId="4057A80C" w14:textId="77777777" w:rsidR="00C36C36" w:rsidRPr="00A95E7C" w:rsidRDefault="00C36C36" w:rsidP="00917547">
      <w:pPr>
        <w:pStyle w:val="ListParagraph"/>
        <w:numPr>
          <w:ilvl w:val="0"/>
          <w:numId w:val="12"/>
        </w:numPr>
        <w:rPr>
          <w:color w:val="0000FF"/>
        </w:rPr>
      </w:pPr>
      <w:r>
        <w:rPr>
          <w:color w:val="0000FF"/>
        </w:rPr>
        <w:t>4</w:t>
      </w:r>
      <w:r w:rsidRPr="00A95E7C">
        <w:rPr>
          <w:color w:val="0000FF"/>
        </w:rPr>
        <w:t>.</w:t>
      </w:r>
      <w:r>
        <w:rPr>
          <w:color w:val="0000FF"/>
        </w:rPr>
        <w:t>1</w:t>
      </w:r>
      <w:r w:rsidRPr="00A95E7C">
        <w:rPr>
          <w:color w:val="0000FF"/>
        </w:rPr>
        <w:t xml:space="preserve"> Molecular Models for </w:t>
      </w:r>
      <w:r>
        <w:rPr>
          <w:color w:val="0000FF"/>
        </w:rPr>
        <w:t>Potato</w:t>
      </w:r>
      <w:r w:rsidRPr="00A95E7C">
        <w:rPr>
          <w:color w:val="0000FF"/>
        </w:rPr>
        <w:t xml:space="preserve"> Cellular Respiration Worksheet</w:t>
      </w:r>
      <w:r>
        <w:rPr>
          <w:color w:val="0000FF"/>
        </w:rPr>
        <w:t xml:space="preserve"> </w:t>
      </w:r>
      <w:r>
        <w:t>(1 per student)</w:t>
      </w:r>
    </w:p>
    <w:p w14:paraId="7DD6A0A2" w14:textId="77777777" w:rsidR="00C36C36" w:rsidRPr="00F5363F" w:rsidRDefault="00C36C36" w:rsidP="00917547">
      <w:pPr>
        <w:pStyle w:val="ListParagraph"/>
        <w:numPr>
          <w:ilvl w:val="0"/>
          <w:numId w:val="12"/>
        </w:numPr>
        <w:rPr>
          <w:color w:val="7030A0"/>
        </w:rPr>
      </w:pPr>
      <w:r w:rsidRPr="00F5363F">
        <w:rPr>
          <w:color w:val="7030A0"/>
        </w:rPr>
        <w:t>4.1 Grading the Molecular Models for Potato Cellular Respiration Worksheet</w:t>
      </w:r>
    </w:p>
    <w:p w14:paraId="2DDD639C" w14:textId="77777777" w:rsidR="00016EEC" w:rsidRPr="00D438F2" w:rsidRDefault="00016EEC" w:rsidP="00016EEC">
      <w:pPr>
        <w:pStyle w:val="Heading3"/>
      </w:pPr>
      <w:r>
        <w:t xml:space="preserve">Recurring </w:t>
      </w:r>
      <w:r w:rsidRPr="00D438F2">
        <w:t>Resources</w:t>
      </w:r>
    </w:p>
    <w:p w14:paraId="21431BC9" w14:textId="77777777" w:rsidR="00C36C36" w:rsidRPr="00F82C1F" w:rsidRDefault="00C36C36" w:rsidP="00917547">
      <w:pPr>
        <w:pStyle w:val="ListParagraph"/>
        <w:numPr>
          <w:ilvl w:val="0"/>
          <w:numId w:val="12"/>
        </w:numPr>
        <w:rPr>
          <w:color w:val="0000FF"/>
        </w:rPr>
      </w:pPr>
      <w:r w:rsidRPr="00C36C36">
        <w:rPr>
          <w:color w:val="00B050"/>
        </w:rPr>
        <w:t>Molecular Models 11 x 17 Placemat</w:t>
      </w:r>
      <w:r w:rsidRPr="00C36C36" w:rsidDel="00486ACB">
        <w:rPr>
          <w:color w:val="00B050"/>
        </w:rPr>
        <w:t xml:space="preserve"> </w:t>
      </w:r>
      <w:r>
        <w:t>(1 per pair of students)</w:t>
      </w:r>
    </w:p>
    <w:p w14:paraId="268DA5C5" w14:textId="77777777" w:rsidR="00C36C36" w:rsidRPr="00CE2DFA" w:rsidRDefault="00C36C36" w:rsidP="00917547">
      <w:pPr>
        <w:pStyle w:val="ListParagraph"/>
        <w:numPr>
          <w:ilvl w:val="0"/>
          <w:numId w:val="12"/>
        </w:numPr>
        <w:rPr>
          <w:color w:val="0000FF"/>
        </w:rPr>
      </w:pPr>
      <w:r w:rsidRPr="00C36C36">
        <w:rPr>
          <w:color w:val="00B050"/>
        </w:rPr>
        <w:t xml:space="preserve">Forms of Energy Cards </w:t>
      </w:r>
      <w:r>
        <w:t>(1 set per pair of students)</w:t>
      </w:r>
    </w:p>
    <w:p w14:paraId="231D2F70" w14:textId="77777777" w:rsidR="00016EEC" w:rsidRPr="00C36C36" w:rsidRDefault="00C36C36" w:rsidP="00917547">
      <w:pPr>
        <w:pStyle w:val="ListParagraph"/>
        <w:numPr>
          <w:ilvl w:val="0"/>
          <w:numId w:val="12"/>
        </w:numPr>
        <w:rPr>
          <w:color w:val="0000FF"/>
        </w:rPr>
      </w:pPr>
      <w:r w:rsidRPr="00C36C36">
        <w:rPr>
          <w:color w:val="00B050"/>
        </w:rPr>
        <w:t xml:space="preserve">Three Ways to Represent Glucose 11 x 17 Poster </w:t>
      </w:r>
      <w:r>
        <w:t>(1 per class)</w:t>
      </w:r>
    </w:p>
    <w:p w14:paraId="31B1B05C" w14:textId="77777777" w:rsidR="00B977E7" w:rsidRPr="00D438F2" w:rsidRDefault="009E795F" w:rsidP="00EC7FB3">
      <w:pPr>
        <w:pStyle w:val="Heading3"/>
      </w:pPr>
      <w:r w:rsidRPr="00D438F2">
        <w:t>Set</w:t>
      </w:r>
      <w:r w:rsidR="00B977E7" w:rsidRPr="00D438F2">
        <w:t>up</w:t>
      </w:r>
    </w:p>
    <w:p w14:paraId="08C776A4" w14:textId="77777777" w:rsidR="00C36C36" w:rsidRPr="00446350" w:rsidRDefault="00C36C36" w:rsidP="00C36C36">
      <w:r w:rsidRPr="00CE2DFA">
        <w:t xml:space="preserve">Prepare one model kit, one </w:t>
      </w:r>
      <w:r w:rsidRPr="00C36C36">
        <w:rPr>
          <w:color w:val="00B050"/>
        </w:rPr>
        <w:t>Molecular Models 11 x 17 Placemat</w:t>
      </w:r>
      <w:r>
        <w:rPr>
          <w:color w:val="0000FF"/>
        </w:rPr>
        <w:t xml:space="preserve">, </w:t>
      </w:r>
      <w:r>
        <w:t xml:space="preserve">one pair of scissors, and one set of the </w:t>
      </w:r>
      <w:r w:rsidRPr="00C36C36">
        <w:rPr>
          <w:color w:val="00B050"/>
        </w:rPr>
        <w:t xml:space="preserve">Forms of Energy Cards </w:t>
      </w:r>
      <w:r>
        <w:t xml:space="preserve">for each pair of students. Print one copy of the </w:t>
      </w:r>
      <w:r w:rsidRPr="00F728EA">
        <w:rPr>
          <w:color w:val="0000FF"/>
        </w:rPr>
        <w:t>4.1 Mo</w:t>
      </w:r>
      <w:r>
        <w:rPr>
          <w:color w:val="0000FF"/>
        </w:rPr>
        <w:t xml:space="preserve">lecular Models for Potato Cellular </w:t>
      </w:r>
      <w:r w:rsidRPr="00F728EA">
        <w:rPr>
          <w:color w:val="0000FF"/>
        </w:rPr>
        <w:t>Respiration</w:t>
      </w:r>
      <w:r>
        <w:rPr>
          <w:color w:val="0000FF"/>
        </w:rPr>
        <w:t xml:space="preserve"> Worksheet</w:t>
      </w:r>
      <w:r>
        <w:t xml:space="preserve"> for each pair of students. Prepare a computer and a projector to display the PPT. Retrieve the materials from Activity 3.5. This may include PPT slides from the lesson in which you typed students’ unanswered questions or a photograph of their unanswered questions.</w:t>
      </w:r>
    </w:p>
    <w:p w14:paraId="671F3469" w14:textId="77777777" w:rsidR="000E5EE0" w:rsidRPr="00CD686F" w:rsidRDefault="00CD686F" w:rsidP="00CD686F">
      <w:pPr>
        <w:pStyle w:val="Heading2"/>
        <w:rPr>
          <w:color w:val="FF0000"/>
        </w:rPr>
      </w:pPr>
      <w:r>
        <w:rPr>
          <w:color w:val="FF0000"/>
        </w:rPr>
        <w:t xml:space="preserve">Tab </w:t>
      </w:r>
      <w:r w:rsidR="00F034E3">
        <w:rPr>
          <w:color w:val="FF0000"/>
        </w:rPr>
        <w:t>2</w:t>
      </w:r>
      <w:r>
        <w:rPr>
          <w:color w:val="FF0000"/>
        </w:rPr>
        <w:t xml:space="preserve">: </w:t>
      </w:r>
      <w:r w:rsidR="007A3B68" w:rsidRPr="00D438F2">
        <w:t>Directions</w:t>
      </w:r>
      <w:r>
        <w:t xml:space="preserve"> </w:t>
      </w:r>
      <w:r>
        <w:rPr>
          <w:color w:val="FF0000"/>
        </w:rPr>
        <w:t>(accordion for individual steps in directions)</w:t>
      </w:r>
    </w:p>
    <w:tbl>
      <w:tblPr>
        <w:tblStyle w:val="TableGrid"/>
        <w:tblW w:w="9558" w:type="dxa"/>
        <w:tblLook w:val="04A0" w:firstRow="1" w:lastRow="0" w:firstColumn="1" w:lastColumn="0" w:noHBand="0" w:noVBand="1"/>
      </w:tblPr>
      <w:tblGrid>
        <w:gridCol w:w="9558"/>
      </w:tblGrid>
      <w:tr w:rsidR="004144FD" w14:paraId="05621E72" w14:textId="77777777" w:rsidTr="00ED075E">
        <w:tc>
          <w:tcPr>
            <w:tcW w:w="9558" w:type="dxa"/>
          </w:tcPr>
          <w:p w14:paraId="332AA13F" w14:textId="77777777" w:rsidR="004144FD" w:rsidRPr="001C5DDC" w:rsidRDefault="004144FD" w:rsidP="00917547">
            <w:pPr>
              <w:pStyle w:val="List1"/>
              <w:numPr>
                <w:ilvl w:val="0"/>
                <w:numId w:val="13"/>
              </w:numPr>
              <w:rPr>
                <w:b/>
              </w:rPr>
            </w:pPr>
            <w:r w:rsidRPr="001C5DDC">
              <w:rPr>
                <w:b/>
              </w:rPr>
              <w:t>Use the instructional model to show students where they are in the course of the unit.</w:t>
            </w:r>
          </w:p>
          <w:p w14:paraId="0578C675" w14:textId="77777777" w:rsidR="004144FD" w:rsidRPr="000057C5" w:rsidRDefault="004144FD" w:rsidP="00ED075E">
            <w:pPr>
              <w:pStyle w:val="List1"/>
              <w:ind w:left="0" w:hanging="14"/>
            </w:pPr>
            <w:r>
              <w:t>Show slide 2</w:t>
            </w:r>
            <w:r w:rsidRPr="008304B0">
              <w:t xml:space="preserve"> of the </w:t>
            </w:r>
            <w:r w:rsidRPr="00F728EA">
              <w:rPr>
                <w:color w:val="0000FF"/>
              </w:rPr>
              <w:t>4.1 Mo</w:t>
            </w:r>
            <w:r>
              <w:rPr>
                <w:color w:val="0000FF"/>
              </w:rPr>
              <w:t xml:space="preserve">lecular Models for Potato Cellular </w:t>
            </w:r>
            <w:r w:rsidRPr="00F728EA">
              <w:rPr>
                <w:color w:val="0000FF"/>
              </w:rPr>
              <w:t>Respiration PPT</w:t>
            </w:r>
            <w:r>
              <w:t>.</w:t>
            </w:r>
          </w:p>
        </w:tc>
      </w:tr>
      <w:tr w:rsidR="004144FD" w14:paraId="262CA687" w14:textId="77777777" w:rsidTr="00ED075E">
        <w:tc>
          <w:tcPr>
            <w:tcW w:w="9558" w:type="dxa"/>
          </w:tcPr>
          <w:p w14:paraId="2036A7C6" w14:textId="77777777" w:rsidR="004144FD" w:rsidRPr="00EE6E59" w:rsidRDefault="004144FD" w:rsidP="00917547">
            <w:pPr>
              <w:pStyle w:val="List1"/>
              <w:numPr>
                <w:ilvl w:val="0"/>
                <w:numId w:val="13"/>
              </w:numPr>
              <w:rPr>
                <w:b/>
              </w:rPr>
            </w:pPr>
            <w:r w:rsidRPr="00EE6E59">
              <w:rPr>
                <w:b/>
              </w:rPr>
              <w:t>Remind students of the</w:t>
            </w:r>
            <w:r>
              <w:rPr>
                <w:b/>
              </w:rPr>
              <w:t>ir</w:t>
            </w:r>
            <w:r w:rsidRPr="00EE6E59">
              <w:rPr>
                <w:b/>
              </w:rPr>
              <w:t xml:space="preserve"> </w:t>
            </w:r>
            <w:r>
              <w:rPr>
                <w:b/>
              </w:rPr>
              <w:t>unanswered questions from Activity 3.5</w:t>
            </w:r>
            <w:r w:rsidRPr="00EE6E59">
              <w:rPr>
                <w:b/>
              </w:rPr>
              <w:t xml:space="preserve">. </w:t>
            </w:r>
          </w:p>
          <w:p w14:paraId="6BCF1EC9" w14:textId="77777777" w:rsidR="004144FD" w:rsidRPr="00EE6E59" w:rsidRDefault="004144FD" w:rsidP="00ED075E">
            <w:r w:rsidRPr="00EE6E59">
              <w:t xml:space="preserve">Tell students </w:t>
            </w:r>
            <w:r>
              <w:t xml:space="preserve">that in today’s activity </w:t>
            </w:r>
            <w:r w:rsidRPr="00EE6E59">
              <w:t xml:space="preserve">we will </w:t>
            </w:r>
            <w:r>
              <w:t>use molecular modeling to begin to answer some of their unanswered questions about what happens when a plant grows</w:t>
            </w:r>
            <w:r w:rsidRPr="00EE6E59">
              <w:t xml:space="preserve">. </w:t>
            </w:r>
          </w:p>
          <w:p w14:paraId="03DCE648" w14:textId="359470D0" w:rsidR="004144FD" w:rsidRPr="008304B0" w:rsidRDefault="004144FD" w:rsidP="00917547">
            <w:pPr>
              <w:pStyle w:val="ListParagraph"/>
              <w:numPr>
                <w:ilvl w:val="0"/>
                <w:numId w:val="14"/>
              </w:numPr>
              <w:spacing w:after="0"/>
              <w:ind w:left="359"/>
              <w:rPr>
                <w:rFonts w:eastAsia="Cambria"/>
              </w:rPr>
            </w:pPr>
            <w:r w:rsidRPr="008304B0">
              <w:rPr>
                <w:rFonts w:eastAsia="Cambria"/>
              </w:rPr>
              <w:t xml:space="preserve">Return </w:t>
            </w:r>
            <w:proofErr w:type="gramStart"/>
            <w:r>
              <w:rPr>
                <w:rFonts w:eastAsia="Cambria"/>
              </w:rPr>
              <w:t>students’</w:t>
            </w:r>
            <w:proofErr w:type="gramEnd"/>
            <w:r>
              <w:rPr>
                <w:rFonts w:eastAsia="Cambria"/>
              </w:rPr>
              <w:t xml:space="preserve"> completed </w:t>
            </w:r>
            <w:r w:rsidRPr="00B71D2F">
              <w:rPr>
                <w:color w:val="0000FF"/>
              </w:rPr>
              <w:t>3.</w:t>
            </w:r>
            <w:r>
              <w:rPr>
                <w:color w:val="0000FF"/>
              </w:rPr>
              <w:t>5</w:t>
            </w:r>
            <w:r w:rsidRPr="00B71D2F">
              <w:rPr>
                <w:color w:val="0000FF"/>
              </w:rPr>
              <w:t xml:space="preserve"> Evidence-Based Arguments Tool </w:t>
            </w:r>
            <w:r w:rsidR="00C62A4A">
              <w:rPr>
                <w:color w:val="0000FF"/>
              </w:rPr>
              <w:t xml:space="preserve">for </w:t>
            </w:r>
            <w:r>
              <w:rPr>
                <w:color w:val="0000FF"/>
              </w:rPr>
              <w:t xml:space="preserve">Plants </w:t>
            </w:r>
            <w:r w:rsidRPr="008304B0">
              <w:t>and ask them to review their unanswered questions from the last lesson.</w:t>
            </w:r>
          </w:p>
          <w:p w14:paraId="4C7B02F1" w14:textId="1AB8B960" w:rsidR="004144FD" w:rsidRPr="00CE2DFA" w:rsidRDefault="004144FD" w:rsidP="00917547">
            <w:pPr>
              <w:pStyle w:val="ListParagraph"/>
              <w:numPr>
                <w:ilvl w:val="0"/>
                <w:numId w:val="15"/>
              </w:numPr>
              <w:ind w:left="359"/>
              <w:rPr>
                <w:color w:val="0000FF"/>
              </w:rPr>
            </w:pPr>
            <w:r w:rsidRPr="00B35854">
              <w:rPr>
                <w:rFonts w:eastAsia="Cambria"/>
              </w:rPr>
              <w:lastRenderedPageBreak/>
              <w:t xml:space="preserve">You may have typed and saved students’ </w:t>
            </w:r>
            <w:r>
              <w:rPr>
                <w:rFonts w:eastAsia="Cambria"/>
              </w:rPr>
              <w:t xml:space="preserve">unanswered </w:t>
            </w:r>
            <w:r w:rsidRPr="00B35854">
              <w:rPr>
                <w:rFonts w:eastAsia="Cambria"/>
              </w:rPr>
              <w:t xml:space="preserve">questions on the </w:t>
            </w:r>
            <w:r w:rsidRPr="008304B0">
              <w:rPr>
                <w:color w:val="0000FF"/>
              </w:rPr>
              <w:t>3.</w:t>
            </w:r>
            <w:r>
              <w:rPr>
                <w:color w:val="0000FF"/>
              </w:rPr>
              <w:t>5</w:t>
            </w:r>
            <w:r w:rsidRPr="008304B0">
              <w:rPr>
                <w:color w:val="0000FF"/>
              </w:rPr>
              <w:t xml:space="preserve"> Evidence-Based Arguments Tool </w:t>
            </w:r>
            <w:r w:rsidR="00C62A4A">
              <w:rPr>
                <w:color w:val="0000FF"/>
              </w:rPr>
              <w:t xml:space="preserve">for </w:t>
            </w:r>
            <w:r>
              <w:rPr>
                <w:color w:val="0000FF"/>
              </w:rPr>
              <w:t xml:space="preserve">Plants </w:t>
            </w:r>
            <w:r w:rsidRPr="008304B0">
              <w:rPr>
                <w:color w:val="0000FF"/>
              </w:rPr>
              <w:t>PPT</w:t>
            </w:r>
            <w:r>
              <w:rPr>
                <w:color w:val="0000FF"/>
              </w:rPr>
              <w:t xml:space="preserve">. </w:t>
            </w:r>
            <w:r w:rsidRPr="008304B0">
              <w:rPr>
                <w:rFonts w:eastAsia="Cambria"/>
              </w:rPr>
              <w:t xml:space="preserve">Or you may have taken a picture of students’ </w:t>
            </w:r>
            <w:r>
              <w:rPr>
                <w:rFonts w:eastAsia="Cambria"/>
              </w:rPr>
              <w:t>unanswered questions</w:t>
            </w:r>
            <w:r w:rsidRPr="008304B0">
              <w:rPr>
                <w:rFonts w:eastAsia="Cambria"/>
              </w:rPr>
              <w:t>. Display the visual and review what students shared.</w:t>
            </w:r>
          </w:p>
        </w:tc>
      </w:tr>
      <w:tr w:rsidR="004144FD" w14:paraId="20F88BA2" w14:textId="77777777" w:rsidTr="00ED075E">
        <w:tc>
          <w:tcPr>
            <w:tcW w:w="9558" w:type="dxa"/>
          </w:tcPr>
          <w:p w14:paraId="19FD4DC1" w14:textId="77777777" w:rsidR="004144FD" w:rsidRPr="00CE2DFA" w:rsidRDefault="004144FD" w:rsidP="00917547">
            <w:pPr>
              <w:pStyle w:val="ListParagraph"/>
              <w:numPr>
                <w:ilvl w:val="0"/>
                <w:numId w:val="13"/>
              </w:numPr>
              <w:rPr>
                <w:rFonts w:eastAsia="Cambria"/>
                <w:b/>
              </w:rPr>
            </w:pPr>
            <w:r w:rsidRPr="00CE2DFA">
              <w:rPr>
                <w:rFonts w:eastAsia="Cambria"/>
                <w:b/>
              </w:rPr>
              <w:lastRenderedPageBreak/>
              <w:t>Make connections among processes at different scales.</w:t>
            </w:r>
          </w:p>
          <w:p w14:paraId="259CAE3F" w14:textId="77777777" w:rsidR="004144FD" w:rsidRDefault="004144FD" w:rsidP="00ED075E">
            <w:pPr>
              <w:rPr>
                <w:rFonts w:eastAsia="Cambria"/>
              </w:rPr>
            </w:pPr>
            <w:r>
              <w:rPr>
                <w:rFonts w:eastAsia="Cambria"/>
              </w:rPr>
              <w:t>Display slide 3 in the PPT.</w:t>
            </w:r>
          </w:p>
          <w:p w14:paraId="06D56528" w14:textId="77777777" w:rsidR="004144FD" w:rsidRDefault="004144FD" w:rsidP="00917547">
            <w:pPr>
              <w:pStyle w:val="ListParagraph"/>
              <w:numPr>
                <w:ilvl w:val="0"/>
                <w:numId w:val="17"/>
              </w:numPr>
              <w:spacing w:after="0"/>
              <w:ind w:left="342"/>
              <w:rPr>
                <w:rFonts w:eastAsia="Cambria"/>
              </w:rPr>
            </w:pPr>
            <w:bookmarkStart w:id="3" w:name="OLE_LINK2"/>
            <w:r>
              <w:rPr>
                <w:rFonts w:eastAsia="Cambria"/>
              </w:rPr>
              <w:t>Show students the short clip of a plant moving. Follow the link in the PPT, in the materials list, or here (</w:t>
            </w:r>
            <w:hyperlink r:id="rId14" w:history="1">
              <w:r w:rsidRPr="00FD5366">
                <w:rPr>
                  <w:rStyle w:val="Hyperlink"/>
                </w:rPr>
                <w:t>https://www.youtube.com/watch?v=LICDb8nM5rs</w:t>
              </w:r>
            </w:hyperlink>
            <w:r>
              <w:rPr>
                <w:rFonts w:eastAsia="Cambria"/>
              </w:rPr>
              <w:t xml:space="preserve">). </w:t>
            </w:r>
          </w:p>
          <w:bookmarkEnd w:id="3"/>
          <w:p w14:paraId="439660D6" w14:textId="77777777" w:rsidR="004144FD" w:rsidRDefault="004144FD" w:rsidP="00917547">
            <w:pPr>
              <w:pStyle w:val="ListParagraph"/>
              <w:numPr>
                <w:ilvl w:val="0"/>
                <w:numId w:val="17"/>
              </w:numPr>
              <w:spacing w:after="0"/>
              <w:ind w:left="342"/>
              <w:rPr>
                <w:rFonts w:eastAsia="Cambria"/>
              </w:rPr>
            </w:pPr>
            <w:r>
              <w:rPr>
                <w:rFonts w:eastAsia="Cambria"/>
              </w:rPr>
              <w:t>Introduce</w:t>
            </w:r>
            <w:r w:rsidRPr="00D41367">
              <w:rPr>
                <w:rFonts w:eastAsia="Cambria"/>
              </w:rPr>
              <w:t xml:space="preserve"> students </w:t>
            </w:r>
            <w:r>
              <w:rPr>
                <w:rFonts w:eastAsia="Cambria"/>
              </w:rPr>
              <w:t xml:space="preserve">to </w:t>
            </w:r>
            <w:r w:rsidRPr="00D41367">
              <w:rPr>
                <w:rFonts w:eastAsia="Cambria"/>
              </w:rPr>
              <w:t xml:space="preserve">the new driving question: </w:t>
            </w:r>
            <w:r>
              <w:rPr>
                <w:rFonts w:eastAsia="Cambria"/>
                <w:i/>
              </w:rPr>
              <w:t>What do potatoes do when they move and function</w:t>
            </w:r>
            <w:r w:rsidRPr="00D41367">
              <w:rPr>
                <w:rFonts w:eastAsia="Cambria"/>
              </w:rPr>
              <w:t>?</w:t>
            </w:r>
          </w:p>
          <w:p w14:paraId="7B0DB925" w14:textId="77777777" w:rsidR="004144FD" w:rsidRPr="009355CF" w:rsidRDefault="004144FD" w:rsidP="00917547">
            <w:pPr>
              <w:pStyle w:val="ListParagraph"/>
              <w:numPr>
                <w:ilvl w:val="0"/>
                <w:numId w:val="17"/>
              </w:numPr>
              <w:spacing w:after="0"/>
              <w:ind w:left="342"/>
              <w:rPr>
                <w:rFonts w:eastAsia="Cambria"/>
                <w:i/>
              </w:rPr>
            </w:pPr>
            <w:r w:rsidRPr="009355CF">
              <w:rPr>
                <w:rFonts w:eastAsia="Cambria"/>
              </w:rPr>
              <w:t xml:space="preserve">Connect this question at the macroscopic scale to an unanswered question about the Energy Change Question at the </w:t>
            </w:r>
            <w:r w:rsidRPr="009355CF">
              <w:rPr>
                <w:rFonts w:eastAsia="SimSun"/>
                <w:lang w:eastAsia="zh-CN"/>
              </w:rPr>
              <w:t xml:space="preserve">microscopic </w:t>
            </w:r>
            <w:r w:rsidRPr="009355CF">
              <w:rPr>
                <w:rFonts w:eastAsia="Cambria"/>
              </w:rPr>
              <w:t xml:space="preserve">scale: </w:t>
            </w:r>
            <w:r w:rsidRPr="009355CF">
              <w:rPr>
                <w:rFonts w:asciiTheme="minorHAnsi" w:eastAsiaTheme="minorEastAsia" w:hAnsi="Calibri" w:cstheme="minorBidi"/>
                <w:color w:val="000000" w:themeColor="text1"/>
                <w:kern w:val="24"/>
                <w:sz w:val="36"/>
                <w:szCs w:val="36"/>
                <w:lang w:eastAsia="zh-CN"/>
              </w:rPr>
              <w:t xml:space="preserve"> </w:t>
            </w:r>
            <w:r w:rsidRPr="009355CF">
              <w:rPr>
                <w:rFonts w:eastAsia="Cambria"/>
                <w:i/>
              </w:rPr>
              <w:t xml:space="preserve">How do a </w:t>
            </w:r>
            <w:r w:rsidRPr="00CE2DFA">
              <w:rPr>
                <w:rFonts w:eastAsia="Cambria"/>
                <w:i/>
              </w:rPr>
              <w:t xml:space="preserve">potato’s cells help it to </w:t>
            </w:r>
            <w:r w:rsidRPr="009355CF">
              <w:rPr>
                <w:rFonts w:eastAsia="Cambria"/>
                <w:i/>
              </w:rPr>
              <w:t>move</w:t>
            </w:r>
            <w:r w:rsidRPr="00CE2DFA">
              <w:rPr>
                <w:rFonts w:eastAsia="Cambria"/>
                <w:i/>
              </w:rPr>
              <w:t xml:space="preserve"> and function</w:t>
            </w:r>
            <w:r w:rsidRPr="009355CF">
              <w:rPr>
                <w:rFonts w:eastAsia="Cambria"/>
                <w:i/>
              </w:rPr>
              <w:t>?</w:t>
            </w:r>
          </w:p>
          <w:p w14:paraId="5884C49D" w14:textId="77777777" w:rsidR="004144FD" w:rsidRPr="009355CF" w:rsidRDefault="004144FD" w:rsidP="00917547">
            <w:pPr>
              <w:pStyle w:val="ListParagraph"/>
              <w:numPr>
                <w:ilvl w:val="0"/>
                <w:numId w:val="17"/>
              </w:numPr>
              <w:spacing w:after="0"/>
              <w:ind w:left="342"/>
              <w:rPr>
                <w:rFonts w:eastAsia="SimSun"/>
                <w:i/>
                <w:lang w:eastAsia="zh-CN"/>
              </w:rPr>
            </w:pPr>
            <w:r w:rsidRPr="009355CF">
              <w:rPr>
                <w:rFonts w:eastAsia="SimSun"/>
                <w:lang w:eastAsia="zh-CN"/>
              </w:rPr>
              <w:t>Connect this question at the microscopic scale to an unanswered question about the Energy Change Question at the atomic-molecular scale:</w:t>
            </w:r>
            <w:r w:rsidRPr="009355CF">
              <w:rPr>
                <w:rFonts w:eastAsia="SimSun"/>
                <w:i/>
                <w:lang w:eastAsia="zh-CN"/>
              </w:rPr>
              <w:t xml:space="preserve"> How does a potato get the energy to move?</w:t>
            </w:r>
          </w:p>
          <w:p w14:paraId="7877A4C1" w14:textId="77777777" w:rsidR="004144FD" w:rsidRPr="000057C5" w:rsidRDefault="004144FD" w:rsidP="00917547">
            <w:pPr>
              <w:pStyle w:val="List1"/>
              <w:numPr>
                <w:ilvl w:val="0"/>
                <w:numId w:val="16"/>
              </w:numPr>
              <w:ind w:left="346"/>
            </w:pPr>
            <w:r w:rsidRPr="009355CF">
              <w:rPr>
                <w:rFonts w:eastAsia="Cambria"/>
              </w:rPr>
              <w:t>Assure students that we will be able to answer several of their unanswered questions by the end of today’s activity.</w:t>
            </w:r>
          </w:p>
        </w:tc>
      </w:tr>
      <w:tr w:rsidR="004144FD" w14:paraId="40F310B1" w14:textId="77777777" w:rsidTr="00ED075E">
        <w:tc>
          <w:tcPr>
            <w:tcW w:w="9558" w:type="dxa"/>
          </w:tcPr>
          <w:p w14:paraId="7A1181B7" w14:textId="77777777" w:rsidR="004144FD" w:rsidRDefault="004144FD" w:rsidP="00917547">
            <w:pPr>
              <w:pStyle w:val="ListParagraph"/>
              <w:numPr>
                <w:ilvl w:val="0"/>
                <w:numId w:val="13"/>
              </w:numPr>
              <w:rPr>
                <w:rFonts w:eastAsia="Cambria"/>
                <w:b/>
              </w:rPr>
            </w:pPr>
            <w:r>
              <w:rPr>
                <w:rFonts w:eastAsia="Cambria"/>
                <w:b/>
              </w:rPr>
              <w:t>How do a potato plant’s cells get energy to move?</w:t>
            </w:r>
          </w:p>
          <w:p w14:paraId="0CAA4EB5" w14:textId="77777777" w:rsidR="004144FD" w:rsidRDefault="004144FD" w:rsidP="00ED075E">
            <w:pPr>
              <w:rPr>
                <w:rFonts w:eastAsia="Cambria"/>
              </w:rPr>
            </w:pPr>
            <w:r>
              <w:rPr>
                <w:rFonts w:eastAsia="Cambria"/>
              </w:rPr>
              <w:t>Use slide 4 to show students that plants use food in two ways.</w:t>
            </w:r>
          </w:p>
          <w:p w14:paraId="7C9A27BA" w14:textId="77777777" w:rsidR="004144FD" w:rsidRPr="00CE2DFA" w:rsidRDefault="004144FD" w:rsidP="00917547">
            <w:pPr>
              <w:pStyle w:val="ListParagraph"/>
              <w:numPr>
                <w:ilvl w:val="0"/>
                <w:numId w:val="16"/>
              </w:numPr>
              <w:ind w:left="359"/>
              <w:rPr>
                <w:rFonts w:eastAsia="Cambria"/>
              </w:rPr>
            </w:pPr>
            <w:r>
              <w:rPr>
                <w:rFonts w:eastAsia="Cambria"/>
              </w:rPr>
              <w:t>Today we’ll be focusing on energy as one of those uses (cellular respiration).</w:t>
            </w:r>
          </w:p>
        </w:tc>
      </w:tr>
      <w:tr w:rsidR="004144FD" w14:paraId="77AAAAA7" w14:textId="77777777" w:rsidTr="00ED075E">
        <w:trPr>
          <w:trHeight w:val="1790"/>
        </w:trPr>
        <w:tc>
          <w:tcPr>
            <w:tcW w:w="9558" w:type="dxa"/>
          </w:tcPr>
          <w:p w14:paraId="47D43589" w14:textId="77777777" w:rsidR="004144FD" w:rsidRPr="00EF1393" w:rsidRDefault="004144FD" w:rsidP="00917547">
            <w:pPr>
              <w:pStyle w:val="ListParagraph"/>
              <w:numPr>
                <w:ilvl w:val="0"/>
                <w:numId w:val="13"/>
              </w:numPr>
              <w:rPr>
                <w:b/>
                <w:bCs/>
              </w:rPr>
            </w:pPr>
            <w:r w:rsidRPr="00EF1393">
              <w:rPr>
                <w:b/>
                <w:bCs/>
              </w:rPr>
              <w:t xml:space="preserve">Use the </w:t>
            </w:r>
            <w:r>
              <w:rPr>
                <w:b/>
                <w:bCs/>
              </w:rPr>
              <w:t>plant</w:t>
            </w:r>
            <w:r w:rsidRPr="00EF1393">
              <w:rPr>
                <w:b/>
                <w:bCs/>
              </w:rPr>
              <w:t xml:space="preserve"> animation to connect the atomic-molecular scale to the macroscopic scale</w:t>
            </w:r>
          </w:p>
          <w:p w14:paraId="33169D71" w14:textId="77777777" w:rsidR="004144FD" w:rsidRPr="00EF1393" w:rsidRDefault="004144FD" w:rsidP="00ED075E">
            <w:pPr>
              <w:rPr>
                <w:bCs/>
              </w:rPr>
            </w:pPr>
            <w:r w:rsidRPr="00EF1393">
              <w:rPr>
                <w:bCs/>
              </w:rPr>
              <w:t xml:space="preserve">Show slide 5 of the PPT. </w:t>
            </w:r>
          </w:p>
          <w:p w14:paraId="05A2B545" w14:textId="77777777" w:rsidR="004144FD" w:rsidRDefault="004144FD" w:rsidP="00917547">
            <w:pPr>
              <w:pStyle w:val="ListParagraph"/>
              <w:numPr>
                <w:ilvl w:val="0"/>
                <w:numId w:val="30"/>
              </w:numPr>
              <w:rPr>
                <w:bCs/>
              </w:rPr>
            </w:pPr>
            <w:r w:rsidRPr="00EF1393">
              <w:rPr>
                <w:bCs/>
              </w:rPr>
              <w:t>Use the animation to support students in connecting the atomic-molecular scale to the macroscopic scale.</w:t>
            </w:r>
          </w:p>
          <w:p w14:paraId="4E10DAE7" w14:textId="77777777" w:rsidR="004144FD" w:rsidRPr="00CE2DFA" w:rsidRDefault="004144FD" w:rsidP="00917547">
            <w:pPr>
              <w:pStyle w:val="ListParagraph"/>
              <w:numPr>
                <w:ilvl w:val="0"/>
                <w:numId w:val="30"/>
              </w:numPr>
              <w:rPr>
                <w:bCs/>
              </w:rPr>
            </w:pPr>
            <w:r w:rsidRPr="00CE2DFA">
              <w:rPr>
                <w:bCs/>
              </w:rPr>
              <w:t>Tell students they will be modeling the change that occurs during cellular respiration at the atomic-molecular scale.</w:t>
            </w:r>
          </w:p>
        </w:tc>
      </w:tr>
      <w:tr w:rsidR="004144FD" w14:paraId="216FECC9" w14:textId="77777777" w:rsidTr="00ED075E">
        <w:tc>
          <w:tcPr>
            <w:tcW w:w="9558" w:type="dxa"/>
          </w:tcPr>
          <w:p w14:paraId="6961C798" w14:textId="77777777" w:rsidR="004144FD" w:rsidRPr="00F76A00" w:rsidRDefault="004144FD" w:rsidP="00917547">
            <w:pPr>
              <w:pStyle w:val="ListParagraph"/>
              <w:numPr>
                <w:ilvl w:val="0"/>
                <w:numId w:val="13"/>
              </w:numPr>
              <w:rPr>
                <w:b/>
                <w:bCs/>
              </w:rPr>
            </w:pPr>
            <w:r>
              <w:rPr>
                <w:b/>
                <w:bCs/>
              </w:rPr>
              <w:t xml:space="preserve">Introduce students to the three different ways we represent molecules in the </w:t>
            </w:r>
            <w:r>
              <w:rPr>
                <w:b/>
                <w:bCs/>
                <w:i/>
              </w:rPr>
              <w:t>Carbon TIME</w:t>
            </w:r>
            <w:r>
              <w:rPr>
                <w:b/>
                <w:bCs/>
              </w:rPr>
              <w:t xml:space="preserve"> units.</w:t>
            </w:r>
          </w:p>
          <w:p w14:paraId="67330708" w14:textId="77777777" w:rsidR="004144FD" w:rsidRDefault="004144FD" w:rsidP="00ED075E">
            <w:r>
              <w:rPr>
                <w:bCs/>
              </w:rPr>
              <w:t xml:space="preserve">Display slide 6 of the PPT. Post a copy of the </w:t>
            </w:r>
            <w:r w:rsidRPr="00C04457">
              <w:rPr>
                <w:color w:val="01B150"/>
              </w:rPr>
              <w:t xml:space="preserve">Three Ways to Represent Glucose 11 x 17 Poster </w:t>
            </w:r>
            <w:r>
              <w:t xml:space="preserve">in your classroom and display slide 6 in the PPT. Have students discuss the differences in the three different images we use in the </w:t>
            </w:r>
            <w:r>
              <w:rPr>
                <w:i/>
              </w:rPr>
              <w:t>Carbon TIME</w:t>
            </w:r>
            <w:r>
              <w:t xml:space="preserve"> Units to represent molecules.</w:t>
            </w:r>
          </w:p>
          <w:p w14:paraId="2BA19E91" w14:textId="77777777" w:rsidR="004144FD" w:rsidRDefault="004144FD" w:rsidP="00917547">
            <w:pPr>
              <w:pStyle w:val="ListParagraph"/>
              <w:numPr>
                <w:ilvl w:val="0"/>
                <w:numId w:val="18"/>
              </w:numPr>
              <w:ind w:left="342"/>
              <w:rPr>
                <w:bCs/>
              </w:rPr>
            </w:pPr>
            <w:r>
              <w:rPr>
                <w:bCs/>
              </w:rPr>
              <w:t>The first form uses letters and numbers. Each letter represents a type of atom and each number indicates how many of that atom are in the molecule.</w:t>
            </w:r>
          </w:p>
          <w:p w14:paraId="724CE04A" w14:textId="77777777" w:rsidR="004144FD" w:rsidRDefault="004144FD" w:rsidP="00917547">
            <w:pPr>
              <w:pStyle w:val="ListParagraph"/>
              <w:numPr>
                <w:ilvl w:val="0"/>
                <w:numId w:val="18"/>
              </w:numPr>
              <w:ind w:left="342"/>
              <w:rPr>
                <w:bCs/>
              </w:rPr>
            </w:pPr>
            <w:r>
              <w:rPr>
                <w:bCs/>
              </w:rPr>
              <w:t>The second form uses letters and sticks. Each letter represents an atom, and each stick represents a bond.</w:t>
            </w:r>
          </w:p>
          <w:p w14:paraId="0A4558E5" w14:textId="77777777" w:rsidR="004144FD" w:rsidRPr="00CE2DFA" w:rsidRDefault="004144FD" w:rsidP="00917547">
            <w:pPr>
              <w:pStyle w:val="ListParagraph"/>
              <w:numPr>
                <w:ilvl w:val="0"/>
                <w:numId w:val="18"/>
              </w:numPr>
              <w:ind w:left="342"/>
              <w:rPr>
                <w:bCs/>
              </w:rPr>
            </w:pPr>
            <w:r>
              <w:rPr>
                <w:bCs/>
              </w:rPr>
              <w:t>The third form uses balls and sticks. Each ball represents an atom, and each stick represents a bond.</w:t>
            </w:r>
          </w:p>
        </w:tc>
      </w:tr>
      <w:tr w:rsidR="004144FD" w14:paraId="42210B26" w14:textId="77777777" w:rsidTr="00ED075E">
        <w:tc>
          <w:tcPr>
            <w:tcW w:w="9558" w:type="dxa"/>
          </w:tcPr>
          <w:p w14:paraId="5DDB9935" w14:textId="77777777" w:rsidR="004144FD" w:rsidRDefault="004144FD" w:rsidP="00917547">
            <w:pPr>
              <w:pStyle w:val="ListParagraph"/>
              <w:numPr>
                <w:ilvl w:val="0"/>
                <w:numId w:val="13"/>
              </w:numPr>
              <w:rPr>
                <w:b/>
                <w:bCs/>
              </w:rPr>
            </w:pPr>
            <w:bookmarkStart w:id="4" w:name="OLE_LINK5"/>
            <w:bookmarkStart w:id="5" w:name="OLE_LINK6"/>
            <w:r>
              <w:rPr>
                <w:b/>
                <w:bCs/>
              </w:rPr>
              <w:t>Prepare for building molecular models.</w:t>
            </w:r>
          </w:p>
          <w:bookmarkEnd w:id="4"/>
          <w:bookmarkEnd w:id="5"/>
          <w:p w14:paraId="4C917D51" w14:textId="77777777" w:rsidR="004144FD" w:rsidRDefault="004144FD" w:rsidP="00ED075E">
            <w:pPr>
              <w:rPr>
                <w:bCs/>
              </w:rPr>
            </w:pPr>
            <w:r w:rsidRPr="002E253A">
              <w:rPr>
                <w:bCs/>
              </w:rPr>
              <w:t xml:space="preserve">Divide the class into pairs and give each pair a molecular model kit, a set of </w:t>
            </w:r>
            <w:r w:rsidRPr="004144FD">
              <w:rPr>
                <w:bCs/>
                <w:color w:val="00B050"/>
              </w:rPr>
              <w:t>Forms of Energy Cards</w:t>
            </w:r>
            <w:r w:rsidRPr="002E253A">
              <w:rPr>
                <w:bCs/>
              </w:rPr>
              <w:t xml:space="preserve">, and </w:t>
            </w:r>
            <w:r w:rsidRPr="004144FD">
              <w:rPr>
                <w:bCs/>
                <w:color w:val="00B050"/>
              </w:rPr>
              <w:t>Molecular Models 11 x 17 Placemat</w:t>
            </w:r>
            <w:r w:rsidRPr="002E253A">
              <w:rPr>
                <w:bCs/>
              </w:rPr>
              <w:t xml:space="preserve">. Pass out one copy of </w:t>
            </w:r>
            <w:r>
              <w:rPr>
                <w:bCs/>
                <w:color w:val="0000FF"/>
              </w:rPr>
              <w:t>4.1</w:t>
            </w:r>
            <w:r w:rsidRPr="008304B0">
              <w:rPr>
                <w:bCs/>
                <w:color w:val="0000FF"/>
              </w:rPr>
              <w:t xml:space="preserve"> Molecular Models for </w:t>
            </w:r>
            <w:r>
              <w:rPr>
                <w:bCs/>
                <w:color w:val="0000FF"/>
              </w:rPr>
              <w:t xml:space="preserve">Potato </w:t>
            </w:r>
            <w:r w:rsidRPr="008304B0">
              <w:rPr>
                <w:bCs/>
                <w:color w:val="0000FF"/>
              </w:rPr>
              <w:t>Cellular Respiration Worksheet</w:t>
            </w:r>
            <w:r w:rsidRPr="002E253A">
              <w:rPr>
                <w:bCs/>
              </w:rPr>
              <w:t xml:space="preserve"> to each student.</w:t>
            </w:r>
          </w:p>
          <w:p w14:paraId="048157F5" w14:textId="77777777" w:rsidR="004144FD" w:rsidRPr="008304B0" w:rsidRDefault="004144FD" w:rsidP="00917547">
            <w:pPr>
              <w:pStyle w:val="ListParagraph"/>
              <w:numPr>
                <w:ilvl w:val="0"/>
                <w:numId w:val="26"/>
              </w:numPr>
              <w:ind w:left="342" w:hanging="342"/>
              <w:rPr>
                <w:bCs/>
              </w:rPr>
            </w:pPr>
            <w:r w:rsidRPr="008304B0">
              <w:rPr>
                <w:bCs/>
              </w:rPr>
              <w:lastRenderedPageBreak/>
              <w:t>Tell students that they’ll be using molecular models to model the process of cellular respiration which will help them answer several of their unanswered questions.</w:t>
            </w:r>
          </w:p>
          <w:p w14:paraId="71180913" w14:textId="54A542C7" w:rsidR="004144FD" w:rsidRPr="00446350" w:rsidRDefault="004144FD" w:rsidP="00917547">
            <w:pPr>
              <w:pStyle w:val="ListParagraph"/>
              <w:numPr>
                <w:ilvl w:val="0"/>
                <w:numId w:val="20"/>
              </w:numPr>
              <w:rPr>
                <w:color w:val="FF0000"/>
              </w:rPr>
            </w:pPr>
            <w:bookmarkStart w:id="6" w:name="OLE_LINK7"/>
            <w:bookmarkStart w:id="7" w:name="OLE_LINK8"/>
            <w:r w:rsidRPr="008304B0">
              <w:rPr>
                <w:bCs/>
              </w:rPr>
              <w:t xml:space="preserve">Show students slide </w:t>
            </w:r>
            <w:r>
              <w:t xml:space="preserve">7 </w:t>
            </w:r>
            <w:r w:rsidRPr="008304B0">
              <w:t xml:space="preserve">to explain the bonding of atoms in molecules. Tell students that the rules on this slide are important because they apply to all molecules that they will make in all </w:t>
            </w:r>
            <w:r w:rsidRPr="008304B0">
              <w:rPr>
                <w:i/>
              </w:rPr>
              <w:t>Carbon TIME</w:t>
            </w:r>
            <w:r w:rsidRPr="008304B0">
              <w:t xml:space="preserve"> units.</w:t>
            </w:r>
            <w:bookmarkEnd w:id="6"/>
            <w:bookmarkEnd w:id="7"/>
          </w:p>
        </w:tc>
      </w:tr>
      <w:tr w:rsidR="004144FD" w14:paraId="2EBA7A9C" w14:textId="77777777" w:rsidTr="00ED075E">
        <w:trPr>
          <w:trHeight w:val="998"/>
        </w:trPr>
        <w:tc>
          <w:tcPr>
            <w:tcW w:w="9558" w:type="dxa"/>
          </w:tcPr>
          <w:p w14:paraId="08B5845A" w14:textId="77777777" w:rsidR="004144FD" w:rsidRDefault="004144FD" w:rsidP="00917547">
            <w:pPr>
              <w:pStyle w:val="ListParagraph"/>
              <w:numPr>
                <w:ilvl w:val="0"/>
                <w:numId w:val="13"/>
              </w:numPr>
              <w:contextualSpacing w:val="0"/>
              <w:rPr>
                <w:b/>
                <w:bCs/>
              </w:rPr>
            </w:pPr>
            <w:r w:rsidRPr="00D06115">
              <w:rPr>
                <w:b/>
                <w:bCs/>
              </w:rPr>
              <w:lastRenderedPageBreak/>
              <w:t>Have students use the molecular model kits to construct the reactants.</w:t>
            </w:r>
          </w:p>
          <w:p w14:paraId="36A3387A" w14:textId="77777777" w:rsidR="004144FD" w:rsidRPr="00CE2DFA" w:rsidRDefault="004144FD" w:rsidP="00ED075E">
            <w:r w:rsidRPr="00CE2DFA">
              <w:rPr>
                <w:bCs/>
              </w:rPr>
              <w:t xml:space="preserve">Use slide </w:t>
            </w:r>
            <w:r>
              <w:rPr>
                <w:bCs/>
              </w:rPr>
              <w:t>8</w:t>
            </w:r>
            <w:r w:rsidRPr="00CE2DFA">
              <w:rPr>
                <w:bCs/>
              </w:rPr>
              <w:t xml:space="preserve"> to show instructions to construct the reactants: </w:t>
            </w:r>
            <w:r>
              <w:rPr>
                <w:bCs/>
              </w:rPr>
              <w:t>glucose</w:t>
            </w:r>
            <w:r w:rsidRPr="00CE2DFA">
              <w:rPr>
                <w:bCs/>
              </w:rPr>
              <w:t xml:space="preserve"> and oxygen. Students can also follow instructions in Part B of their worksheet.</w:t>
            </w:r>
          </w:p>
        </w:tc>
      </w:tr>
      <w:tr w:rsidR="004144FD" w14:paraId="34F8BA67" w14:textId="77777777" w:rsidTr="00ED075E">
        <w:tc>
          <w:tcPr>
            <w:tcW w:w="9558" w:type="dxa"/>
          </w:tcPr>
          <w:p w14:paraId="42FE87CA" w14:textId="77777777" w:rsidR="004144FD" w:rsidRDefault="004144FD" w:rsidP="00917547">
            <w:pPr>
              <w:pStyle w:val="ListParagraph"/>
              <w:numPr>
                <w:ilvl w:val="0"/>
                <w:numId w:val="13"/>
              </w:numPr>
              <w:rPr>
                <w:b/>
                <w:bCs/>
              </w:rPr>
            </w:pPr>
            <w:r>
              <w:rPr>
                <w:b/>
                <w:bCs/>
              </w:rPr>
              <w:t>Check students’ work for the reactants.</w:t>
            </w:r>
          </w:p>
          <w:p w14:paraId="39AC3769" w14:textId="77777777" w:rsidR="004144FD" w:rsidRPr="008304B0" w:rsidRDefault="004144FD" w:rsidP="00ED075E">
            <w:pPr>
              <w:rPr>
                <w:bCs/>
              </w:rPr>
            </w:pPr>
            <w:r w:rsidRPr="008304B0">
              <w:rPr>
                <w:bCs/>
              </w:rPr>
              <w:t xml:space="preserve">Show slide </w:t>
            </w:r>
            <w:r>
              <w:rPr>
                <w:bCs/>
              </w:rPr>
              <w:t>9</w:t>
            </w:r>
            <w:r>
              <w:rPr>
                <w:rFonts w:eastAsia="SimSun" w:hint="eastAsia"/>
                <w:bCs/>
                <w:lang w:eastAsia="zh-CN"/>
              </w:rPr>
              <w:t xml:space="preserve"> in the PPT</w:t>
            </w:r>
            <w:r w:rsidRPr="008304B0">
              <w:rPr>
                <w:bCs/>
              </w:rPr>
              <w:t>.</w:t>
            </w:r>
          </w:p>
          <w:p w14:paraId="1ED6879F" w14:textId="77777777" w:rsidR="004144FD" w:rsidRPr="008304B0" w:rsidRDefault="004144FD" w:rsidP="00917547">
            <w:pPr>
              <w:pStyle w:val="ListParagraph"/>
              <w:numPr>
                <w:ilvl w:val="0"/>
                <w:numId w:val="27"/>
              </w:numPr>
              <w:ind w:left="342"/>
              <w:rPr>
                <w:b/>
                <w:bCs/>
              </w:rPr>
            </w:pPr>
            <w:r w:rsidRPr="008304B0">
              <w:rPr>
                <w:bCs/>
              </w:rPr>
              <w:t>Have students compare their own molecule</w:t>
            </w:r>
            <w:r>
              <w:rPr>
                <w:bCs/>
              </w:rPr>
              <w:t>s</w:t>
            </w:r>
            <w:r w:rsidRPr="008304B0">
              <w:rPr>
                <w:bCs/>
              </w:rPr>
              <w:t xml:space="preserve"> with the picture on the slide.</w:t>
            </w:r>
          </w:p>
          <w:p w14:paraId="271D9563" w14:textId="77777777" w:rsidR="004144FD" w:rsidRPr="00F82C1F" w:rsidRDefault="004144FD" w:rsidP="00917547">
            <w:pPr>
              <w:pStyle w:val="ListParagraph"/>
              <w:numPr>
                <w:ilvl w:val="0"/>
                <w:numId w:val="21"/>
              </w:numPr>
              <w:ind w:left="346"/>
              <w:rPr>
                <w:i/>
              </w:rPr>
            </w:pPr>
            <w:r>
              <w:t>S</w:t>
            </w:r>
            <w:r w:rsidRPr="00EE6E59">
              <w:t xml:space="preserve">lide </w:t>
            </w:r>
            <w:r>
              <w:t>10</w:t>
            </w:r>
            <w:r w:rsidRPr="00EE6E59">
              <w:t xml:space="preserve"> shows an </w:t>
            </w:r>
            <w:r w:rsidRPr="00EE6E59">
              <w:rPr>
                <w:b/>
              </w:rPr>
              <w:t>important message</w:t>
            </w:r>
            <w:r w:rsidRPr="00EE6E59">
              <w:t>: after students create their reactant molecules, make sure they put away all unused pieces of their molecule kits. This helps reinforce that the matter and energy in the reactants are conserved through the chemical change, and that only the materials from the reactants are used to build the products.</w:t>
            </w:r>
          </w:p>
        </w:tc>
      </w:tr>
      <w:tr w:rsidR="004144FD" w14:paraId="0E5E1D8D" w14:textId="77777777" w:rsidTr="00ED075E">
        <w:tc>
          <w:tcPr>
            <w:tcW w:w="9558" w:type="dxa"/>
          </w:tcPr>
          <w:p w14:paraId="5FB6500E" w14:textId="3702EBF2" w:rsidR="0044114C" w:rsidRPr="00B04605" w:rsidRDefault="0044114C" w:rsidP="00B04605">
            <w:pPr>
              <w:pStyle w:val="ListParagraph"/>
              <w:numPr>
                <w:ilvl w:val="0"/>
                <w:numId w:val="13"/>
              </w:numPr>
              <w:rPr>
                <w:b/>
                <w:bCs/>
              </w:rPr>
            </w:pPr>
            <w:r w:rsidRPr="00B04605">
              <w:rPr>
                <w:b/>
                <w:bCs/>
              </w:rPr>
              <w:t xml:space="preserve">Have students construct a model of the product molecules. </w:t>
            </w:r>
          </w:p>
          <w:p w14:paraId="2E5975E0" w14:textId="77777777" w:rsidR="0044114C" w:rsidRPr="0044114C" w:rsidRDefault="0044114C" w:rsidP="00B04605">
            <w:r w:rsidRPr="0044114C">
              <w:t>Show slide 11 of the</w:t>
            </w:r>
            <w:r w:rsidRPr="0044114C">
              <w:rPr>
                <w:i/>
                <w:iCs/>
              </w:rPr>
              <w:t xml:space="preserve"> </w:t>
            </w:r>
            <w:r w:rsidRPr="0044114C">
              <w:t>PPT and have students re-arrange the atoms to make molecules of CO</w:t>
            </w:r>
            <w:r w:rsidRPr="0044114C">
              <w:rPr>
                <w:vertAlign w:val="subscript"/>
              </w:rPr>
              <w:t>2</w:t>
            </w:r>
            <w:r w:rsidRPr="0044114C">
              <w:t xml:space="preserve"> and H</w:t>
            </w:r>
            <w:r w:rsidRPr="0044114C">
              <w:rPr>
                <w:vertAlign w:val="subscript"/>
              </w:rPr>
              <w:t>2</w:t>
            </w:r>
            <w:r w:rsidRPr="0044114C">
              <w:t xml:space="preserve">O. Tell students to follow the instructions in steps 3 and 4 in Part B of the worksheet to construct their products. </w:t>
            </w:r>
          </w:p>
          <w:p w14:paraId="29D29300" w14:textId="78298880" w:rsidR="004144FD" w:rsidRPr="00F82C1F" w:rsidRDefault="0044114C" w:rsidP="00B04605">
            <w:pPr>
              <w:pStyle w:val="ListParagraph"/>
            </w:pPr>
            <w:r w:rsidRPr="0044114C">
              <w:t>To do this, they will need to move their molecules from the reactants side to the products side of the placemat</w:t>
            </w:r>
            <w:r w:rsidRPr="0044114C">
              <w:rPr>
                <w:i/>
                <w:iCs/>
              </w:rPr>
              <w:t>.</w:t>
            </w:r>
            <w:r w:rsidRPr="0044114C">
              <w:t xml:space="preserve"> Explain to students that atoms last forever, so they should not add or subtract atoms when they change the reactant molecule into product molecules. </w:t>
            </w:r>
          </w:p>
        </w:tc>
      </w:tr>
      <w:tr w:rsidR="004144FD" w14:paraId="78BB71BC" w14:textId="77777777" w:rsidTr="00ED075E">
        <w:tc>
          <w:tcPr>
            <w:tcW w:w="9558" w:type="dxa"/>
          </w:tcPr>
          <w:p w14:paraId="5738C71D" w14:textId="77777777" w:rsidR="004144FD" w:rsidRDefault="004144FD" w:rsidP="00B04605">
            <w:pPr>
              <w:pStyle w:val="ListParagraph"/>
              <w:numPr>
                <w:ilvl w:val="0"/>
                <w:numId w:val="13"/>
              </w:numPr>
              <w:rPr>
                <w:b/>
              </w:rPr>
            </w:pPr>
            <w:r>
              <w:rPr>
                <w:b/>
              </w:rPr>
              <w:t>Check students’ work for the products.</w:t>
            </w:r>
          </w:p>
          <w:p w14:paraId="383B847E" w14:textId="6C669C3F" w:rsidR="004144FD" w:rsidRPr="008304B0" w:rsidRDefault="004144FD" w:rsidP="00ED075E">
            <w:r w:rsidRPr="008304B0">
              <w:t>Show</w:t>
            </w:r>
            <w:r>
              <w:t xml:space="preserve"> slide 1</w:t>
            </w:r>
            <w:r w:rsidR="0044114C">
              <w:rPr>
                <w:rFonts w:eastAsia="SimSun"/>
                <w:lang w:eastAsia="zh-CN"/>
              </w:rPr>
              <w:t>2</w:t>
            </w:r>
            <w:r>
              <w:rPr>
                <w:rFonts w:eastAsia="SimSun"/>
                <w:lang w:eastAsia="zh-CN"/>
              </w:rPr>
              <w:t xml:space="preserve"> </w:t>
            </w:r>
            <w:r>
              <w:rPr>
                <w:rFonts w:eastAsia="SimSun" w:hint="eastAsia"/>
                <w:lang w:eastAsia="zh-CN"/>
              </w:rPr>
              <w:t>in the PPT</w:t>
            </w:r>
            <w:r w:rsidRPr="008304B0">
              <w:t>.</w:t>
            </w:r>
          </w:p>
          <w:p w14:paraId="5E56B142" w14:textId="77777777" w:rsidR="004144FD" w:rsidRPr="008304B0" w:rsidRDefault="004144FD" w:rsidP="00917547">
            <w:pPr>
              <w:pStyle w:val="ListParagraph"/>
              <w:numPr>
                <w:ilvl w:val="0"/>
                <w:numId w:val="25"/>
              </w:numPr>
              <w:spacing w:after="0"/>
              <w:ind w:left="359"/>
              <w:rPr>
                <w:b/>
              </w:rPr>
            </w:pPr>
            <w:r w:rsidRPr="008304B0">
              <w:t>Have students compare their own molecule with the picture on the slide.</w:t>
            </w:r>
          </w:p>
          <w:p w14:paraId="3EDB28DD" w14:textId="3784FF91" w:rsidR="004144FD" w:rsidRPr="00A17EDB" w:rsidRDefault="004144FD" w:rsidP="00917547">
            <w:pPr>
              <w:pStyle w:val="ListParagraph"/>
              <w:numPr>
                <w:ilvl w:val="0"/>
                <w:numId w:val="24"/>
              </w:numPr>
              <w:ind w:left="359"/>
              <w:rPr>
                <w:bCs/>
              </w:rPr>
            </w:pPr>
            <w:r>
              <w:t>Use slide 1</w:t>
            </w:r>
            <w:r w:rsidR="0044114C">
              <w:t>3</w:t>
            </w:r>
            <w:r>
              <w:t xml:space="preserve"> to compare the reactants and products. </w:t>
            </w:r>
          </w:p>
        </w:tc>
      </w:tr>
      <w:tr w:rsidR="004144FD" w14:paraId="6064E2DE" w14:textId="77777777" w:rsidTr="00ED075E">
        <w:tc>
          <w:tcPr>
            <w:tcW w:w="9558" w:type="dxa"/>
          </w:tcPr>
          <w:p w14:paraId="1C8E1C75" w14:textId="77777777" w:rsidR="004144FD" w:rsidRPr="00EE6E59" w:rsidRDefault="004144FD" w:rsidP="00B04605">
            <w:pPr>
              <w:pStyle w:val="ListParagraph"/>
              <w:numPr>
                <w:ilvl w:val="0"/>
                <w:numId w:val="13"/>
              </w:numPr>
            </w:pPr>
            <w:r w:rsidRPr="00EE6E59">
              <w:rPr>
                <w:b/>
              </w:rPr>
              <w:t>Have students watch an animation of the chemical change.</w:t>
            </w:r>
            <w:r w:rsidRPr="00EE6E59">
              <w:t xml:space="preserve"> </w:t>
            </w:r>
          </w:p>
          <w:p w14:paraId="12E6649C" w14:textId="044D4010" w:rsidR="004144FD" w:rsidRDefault="004144FD" w:rsidP="00ED075E">
            <w:r>
              <w:t xml:space="preserve">Show slides </w:t>
            </w:r>
            <w:r w:rsidR="0044114C">
              <w:t>14-20</w:t>
            </w:r>
            <w:r w:rsidRPr="00EE6E59">
              <w:t xml:space="preserve"> in the PPT to help students make connections between what is happening in the animation and the molecular models they made.</w:t>
            </w:r>
          </w:p>
          <w:p w14:paraId="2BAE7FAD" w14:textId="77777777" w:rsidR="004144FD" w:rsidRPr="00CE2DFA" w:rsidRDefault="004144FD" w:rsidP="00917547">
            <w:pPr>
              <w:pStyle w:val="ListParagraph"/>
              <w:numPr>
                <w:ilvl w:val="0"/>
                <w:numId w:val="29"/>
              </w:numPr>
              <w:ind w:left="359"/>
            </w:pPr>
            <w:r w:rsidRPr="00CE2DFA">
              <w:t>For each slide, focus on different atoms and forms of energy and how they change. The animation draws attention to where they atoms begin and end in the reaction.</w:t>
            </w:r>
          </w:p>
        </w:tc>
      </w:tr>
      <w:tr w:rsidR="00C22176" w14:paraId="1F9058CF" w14:textId="77777777" w:rsidTr="00ED075E">
        <w:tc>
          <w:tcPr>
            <w:tcW w:w="9558" w:type="dxa"/>
          </w:tcPr>
          <w:p w14:paraId="521761EA" w14:textId="77777777" w:rsidR="00C22176" w:rsidRPr="00C4102D" w:rsidRDefault="00C22176" w:rsidP="00C22176">
            <w:pPr>
              <w:pStyle w:val="ListParagraph"/>
              <w:numPr>
                <w:ilvl w:val="0"/>
                <w:numId w:val="13"/>
              </w:numPr>
              <w:rPr>
                <w:b/>
              </w:rPr>
            </w:pPr>
            <w:r w:rsidRPr="00C4102D">
              <w:rPr>
                <w:b/>
              </w:rPr>
              <w:t>Have students record their results.</w:t>
            </w:r>
          </w:p>
          <w:p w14:paraId="6614346F" w14:textId="77777777" w:rsidR="00C22176" w:rsidRPr="00553A39" w:rsidRDefault="00C22176" w:rsidP="00C22176">
            <w:pPr>
              <w:rPr>
                <w:bCs/>
              </w:rPr>
            </w:pPr>
            <w:r w:rsidRPr="00553A39">
              <w:rPr>
                <w:bCs/>
              </w:rPr>
              <w:t>Show slide 2</w:t>
            </w:r>
            <w:r>
              <w:rPr>
                <w:bCs/>
              </w:rPr>
              <w:t>1</w:t>
            </w:r>
            <w:r w:rsidRPr="00553A39">
              <w:rPr>
                <w:bCs/>
              </w:rPr>
              <w:t xml:space="preserve"> in the PPT. </w:t>
            </w:r>
          </w:p>
          <w:p w14:paraId="3EA6C996" w14:textId="37A5E49E" w:rsidR="00C22176" w:rsidRPr="00B04605" w:rsidRDefault="00C22176" w:rsidP="00C22176">
            <w:pPr>
              <w:pStyle w:val="ListParagraph"/>
              <w:numPr>
                <w:ilvl w:val="0"/>
                <w:numId w:val="24"/>
              </w:numPr>
              <w:ind w:left="331" w:hanging="331"/>
              <w:rPr>
                <w:bCs/>
              </w:rPr>
            </w:pPr>
            <w:r w:rsidRPr="00946658">
              <w:rPr>
                <w:bCs/>
              </w:rPr>
              <w:t xml:space="preserve">Tell students to complete Part C of their worksheet to trace the atoms during the chemical change. </w:t>
            </w:r>
          </w:p>
        </w:tc>
      </w:tr>
      <w:tr w:rsidR="00C22176" w14:paraId="5C970914" w14:textId="77777777" w:rsidTr="00ED075E">
        <w:tc>
          <w:tcPr>
            <w:tcW w:w="9558" w:type="dxa"/>
          </w:tcPr>
          <w:p w14:paraId="0F36F6B5" w14:textId="77777777" w:rsidR="00C22176" w:rsidRDefault="00C22176" w:rsidP="00C22176">
            <w:pPr>
              <w:pStyle w:val="ListParagraph"/>
              <w:numPr>
                <w:ilvl w:val="0"/>
                <w:numId w:val="13"/>
              </w:numPr>
              <w:rPr>
                <w:b/>
              </w:rPr>
            </w:pPr>
            <w:r>
              <w:rPr>
                <w:b/>
              </w:rPr>
              <w:t>Have students record their results.</w:t>
            </w:r>
          </w:p>
          <w:p w14:paraId="4AA331D4" w14:textId="77777777" w:rsidR="00C22176" w:rsidRPr="002C2607" w:rsidRDefault="00C22176" w:rsidP="00C22176">
            <w:pPr>
              <w:rPr>
                <w:bCs/>
              </w:rPr>
            </w:pPr>
            <w:r w:rsidRPr="002C2607">
              <w:rPr>
                <w:bCs/>
              </w:rPr>
              <w:t>Show slide 2</w:t>
            </w:r>
            <w:r>
              <w:rPr>
                <w:bCs/>
              </w:rPr>
              <w:t>2</w:t>
            </w:r>
            <w:r w:rsidRPr="002C2607">
              <w:rPr>
                <w:bCs/>
              </w:rPr>
              <w:t xml:space="preserve"> in the PPT. </w:t>
            </w:r>
          </w:p>
          <w:p w14:paraId="5259DD99" w14:textId="0E7FAB13" w:rsidR="00C22176" w:rsidRPr="0044114C" w:rsidDel="0044114C" w:rsidRDefault="00C22176" w:rsidP="00C22176">
            <w:pPr>
              <w:pStyle w:val="ListParagraph"/>
              <w:numPr>
                <w:ilvl w:val="0"/>
                <w:numId w:val="24"/>
              </w:numPr>
              <w:ind w:left="341"/>
              <w:rPr>
                <w:b/>
                <w:bCs/>
              </w:rPr>
            </w:pPr>
            <w:r w:rsidRPr="00946658">
              <w:rPr>
                <w:bCs/>
              </w:rPr>
              <w:t xml:space="preserve">Tell students to complete Part D of their worksheet to trace the energy during the chemical change. </w:t>
            </w:r>
          </w:p>
        </w:tc>
      </w:tr>
      <w:tr w:rsidR="0044114C" w14:paraId="352FA463" w14:textId="77777777" w:rsidTr="00ED075E">
        <w:tc>
          <w:tcPr>
            <w:tcW w:w="9558" w:type="dxa"/>
          </w:tcPr>
          <w:p w14:paraId="55505D27" w14:textId="77777777" w:rsidR="0044114C" w:rsidRDefault="0044114C" w:rsidP="0044114C">
            <w:pPr>
              <w:pStyle w:val="ListParagraph"/>
              <w:numPr>
                <w:ilvl w:val="0"/>
                <w:numId w:val="13"/>
              </w:numPr>
              <w:rPr>
                <w:b/>
                <w:bCs/>
              </w:rPr>
            </w:pPr>
            <w:r>
              <w:rPr>
                <w:b/>
                <w:bCs/>
              </w:rPr>
              <w:lastRenderedPageBreak/>
              <w:t>Discuss results with the class.</w:t>
            </w:r>
          </w:p>
          <w:p w14:paraId="38287116" w14:textId="630E7E79" w:rsidR="0044114C" w:rsidRDefault="0044114C" w:rsidP="0044114C">
            <w:pPr>
              <w:rPr>
                <w:bCs/>
              </w:rPr>
            </w:pPr>
            <w:r w:rsidRPr="008304B0">
              <w:rPr>
                <w:bCs/>
              </w:rPr>
              <w:t>Show slide</w:t>
            </w:r>
            <w:r>
              <w:rPr>
                <w:bCs/>
              </w:rPr>
              <w:t xml:space="preserve"> 23</w:t>
            </w:r>
            <w:r>
              <w:rPr>
                <w:rFonts w:eastAsia="SimSun" w:hint="eastAsia"/>
                <w:bCs/>
                <w:lang w:eastAsia="zh-CN"/>
              </w:rPr>
              <w:t xml:space="preserve"> in the PPT</w:t>
            </w:r>
            <w:r>
              <w:rPr>
                <w:bCs/>
              </w:rPr>
              <w:t xml:space="preserve">. </w:t>
            </w:r>
          </w:p>
          <w:p w14:paraId="29441D95" w14:textId="52D2B38B" w:rsidR="0044114C" w:rsidRPr="0044114C" w:rsidDel="0044114C" w:rsidRDefault="0044114C" w:rsidP="00B04605">
            <w:pPr>
              <w:pStyle w:val="ListParagraph"/>
              <w:numPr>
                <w:ilvl w:val="0"/>
                <w:numId w:val="24"/>
              </w:numPr>
              <w:ind w:left="341"/>
              <w:rPr>
                <w:bCs/>
              </w:rPr>
            </w:pPr>
            <w:r w:rsidRPr="0044114C">
              <w:rPr>
                <w:bCs/>
              </w:rPr>
              <w:t xml:space="preserve">Complete the “check yourself” questions with the class in Part </w:t>
            </w:r>
            <w:r w:rsidR="00C22176">
              <w:rPr>
                <w:bCs/>
              </w:rPr>
              <w:t>E</w:t>
            </w:r>
            <w:r w:rsidRPr="0044114C">
              <w:rPr>
                <w:bCs/>
              </w:rPr>
              <w:t>.</w:t>
            </w:r>
          </w:p>
        </w:tc>
      </w:tr>
      <w:tr w:rsidR="004144FD" w14:paraId="45F79AC3" w14:textId="77777777" w:rsidTr="00ED075E">
        <w:tc>
          <w:tcPr>
            <w:tcW w:w="9558" w:type="dxa"/>
          </w:tcPr>
          <w:p w14:paraId="7FABC474" w14:textId="77777777" w:rsidR="004144FD" w:rsidRPr="00EE6E59" w:rsidRDefault="004144FD" w:rsidP="00B04605">
            <w:pPr>
              <w:pStyle w:val="ListParagraph"/>
              <w:numPr>
                <w:ilvl w:val="0"/>
                <w:numId w:val="13"/>
              </w:numPr>
            </w:pPr>
            <w:r w:rsidRPr="00EE6E59">
              <w:rPr>
                <w:b/>
                <w:bCs/>
              </w:rPr>
              <w:t xml:space="preserve">Help students write a balanced chemical equation. </w:t>
            </w:r>
          </w:p>
          <w:p w14:paraId="7B9C8C60" w14:textId="77777777" w:rsidR="004144FD" w:rsidRPr="00EE6E59" w:rsidRDefault="004144FD" w:rsidP="00ED075E">
            <w:r w:rsidRPr="00EE6E59">
              <w:t xml:space="preserve">Tell students that now that they have represented a chemical </w:t>
            </w:r>
            <w:r>
              <w:t>change</w:t>
            </w:r>
            <w:r w:rsidRPr="00EE6E59">
              <w:t xml:space="preserve"> using molecular models and in animations, they will represent chemical change by writing the chemical equation.</w:t>
            </w:r>
          </w:p>
          <w:p w14:paraId="3FC230FE" w14:textId="77777777" w:rsidR="004144FD" w:rsidRPr="00EE6E59" w:rsidRDefault="004144FD" w:rsidP="00917547">
            <w:pPr>
              <w:pStyle w:val="ListParagraph"/>
              <w:numPr>
                <w:ilvl w:val="0"/>
                <w:numId w:val="19"/>
              </w:numPr>
              <w:spacing w:after="0"/>
              <w:ind w:left="342"/>
            </w:pPr>
            <w:r>
              <w:t>Show Slide 24</w:t>
            </w:r>
            <w:r w:rsidRPr="00EE6E59">
              <w:t xml:space="preserve"> to guide students through the process of writing a balanced chemical equation for cellular respiration. Tell students that these rules apply to all chemical reactions.</w:t>
            </w:r>
          </w:p>
          <w:p w14:paraId="17DE4C54" w14:textId="783ECBCF" w:rsidR="004144FD" w:rsidRDefault="004144FD" w:rsidP="00917547">
            <w:pPr>
              <w:pStyle w:val="ListParagraph"/>
              <w:numPr>
                <w:ilvl w:val="0"/>
                <w:numId w:val="23"/>
              </w:numPr>
              <w:tabs>
                <w:tab w:val="num" w:pos="1170"/>
              </w:tabs>
              <w:spacing w:before="100" w:beforeAutospacing="1" w:after="100" w:afterAutospacing="1"/>
              <w:ind w:left="342"/>
            </w:pPr>
            <w:r w:rsidRPr="00EE6E59">
              <w:t>Tell students to</w:t>
            </w:r>
            <w:r>
              <w:t xml:space="preserve"> write their equations in Part </w:t>
            </w:r>
            <w:r w:rsidR="00C22176">
              <w:t>F</w:t>
            </w:r>
            <w:r w:rsidRPr="00EE6E59">
              <w:t xml:space="preserve"> of their</w:t>
            </w:r>
            <w:r w:rsidRPr="00EE6E59">
              <w:rPr>
                <w:i/>
              </w:rPr>
              <w:t xml:space="preserve"> </w:t>
            </w:r>
            <w:r w:rsidRPr="00EE6E59">
              <w:t xml:space="preserve">worksheet. </w:t>
            </w:r>
          </w:p>
          <w:p w14:paraId="4622F401" w14:textId="77777777" w:rsidR="004144FD" w:rsidRPr="00CE2DFA" w:rsidRDefault="004144FD" w:rsidP="00917547">
            <w:pPr>
              <w:pStyle w:val="ListParagraph"/>
              <w:numPr>
                <w:ilvl w:val="0"/>
                <w:numId w:val="23"/>
              </w:numPr>
              <w:tabs>
                <w:tab w:val="num" w:pos="1170"/>
              </w:tabs>
              <w:ind w:left="346"/>
              <w:rPr>
                <w:bCs/>
              </w:rPr>
            </w:pPr>
            <w:r w:rsidRPr="00CE2DFA">
              <w:t>Have students write their own chemical equations before comparing them with the one on Slide 2</w:t>
            </w:r>
            <w:r>
              <w:t>5</w:t>
            </w:r>
            <w:r w:rsidRPr="00CE2DFA">
              <w:t>.</w:t>
            </w:r>
          </w:p>
        </w:tc>
      </w:tr>
      <w:tr w:rsidR="00EB148C" w14:paraId="5D68DF0C" w14:textId="77777777" w:rsidTr="00ED075E">
        <w:tc>
          <w:tcPr>
            <w:tcW w:w="9558" w:type="dxa"/>
          </w:tcPr>
          <w:p w14:paraId="1B41B50A" w14:textId="77777777" w:rsidR="00EB148C" w:rsidRPr="00FA56FD" w:rsidRDefault="00EB148C" w:rsidP="00B04605">
            <w:pPr>
              <w:pStyle w:val="ListParagraph"/>
              <w:numPr>
                <w:ilvl w:val="0"/>
                <w:numId w:val="13"/>
              </w:numPr>
              <w:rPr>
                <w:b/>
              </w:rPr>
            </w:pPr>
            <w:r w:rsidRPr="00FA56FD">
              <w:rPr>
                <w:b/>
              </w:rPr>
              <w:t>Have students complete an exit ticket.</w:t>
            </w:r>
          </w:p>
          <w:p w14:paraId="42CB06C4" w14:textId="15BC4C72" w:rsidR="00EB148C" w:rsidRDefault="00EB148C" w:rsidP="00EB148C">
            <w:r>
              <w:t>Show slide 2</w:t>
            </w:r>
            <w:r w:rsidR="00CA35E8">
              <w:t>6</w:t>
            </w:r>
            <w:r>
              <w:t xml:space="preserve"> of the </w:t>
            </w:r>
            <w:r w:rsidRPr="00F728EA">
              <w:rPr>
                <w:color w:val="0000FF"/>
              </w:rPr>
              <w:t>4.1 Mo</w:t>
            </w:r>
            <w:r>
              <w:rPr>
                <w:color w:val="0000FF"/>
              </w:rPr>
              <w:t xml:space="preserve">lecular Models for Potato Cellular </w:t>
            </w:r>
            <w:r w:rsidRPr="00F728EA">
              <w:rPr>
                <w:color w:val="0000FF"/>
              </w:rPr>
              <w:t>Respiration PPT</w:t>
            </w:r>
            <w:r>
              <w:rPr>
                <w:color w:val="0432FF"/>
              </w:rPr>
              <w:t>.</w:t>
            </w:r>
          </w:p>
          <w:p w14:paraId="01CF67A5" w14:textId="5C8A72BF" w:rsidR="00EB148C" w:rsidRDefault="00EB148C" w:rsidP="00EB148C">
            <w:pPr>
              <w:pStyle w:val="ListParagraph"/>
              <w:numPr>
                <w:ilvl w:val="0"/>
                <w:numId w:val="64"/>
              </w:numPr>
              <w:spacing w:after="0"/>
              <w:ind w:left="360"/>
            </w:pPr>
            <w:r>
              <w:t xml:space="preserve">Conclusions: </w:t>
            </w:r>
            <w:r w:rsidRPr="00C000D6">
              <w:t xml:space="preserve">What </w:t>
            </w:r>
            <w:r>
              <w:t>happens to the glucose and oxygen during cellular respiration</w:t>
            </w:r>
            <w:r w:rsidRPr="00C000D6">
              <w:t>?</w:t>
            </w:r>
          </w:p>
          <w:p w14:paraId="0CC7E1A3" w14:textId="0B598F42" w:rsidR="00EB148C" w:rsidRDefault="00EB148C" w:rsidP="00EB148C">
            <w:pPr>
              <w:pStyle w:val="ListParagraph"/>
              <w:numPr>
                <w:ilvl w:val="0"/>
                <w:numId w:val="64"/>
              </w:numPr>
              <w:spacing w:after="0"/>
              <w:ind w:left="360"/>
            </w:pPr>
            <w:r>
              <w:t>Predictions: Where do you think cellular respiration occurs</w:t>
            </w:r>
            <w:r w:rsidRPr="00C000D6">
              <w:t>?</w:t>
            </w:r>
          </w:p>
          <w:p w14:paraId="5EEFCB05" w14:textId="77777777" w:rsidR="00EB148C" w:rsidRDefault="00EB148C" w:rsidP="00EB148C">
            <w:pPr>
              <w:pStyle w:val="ListParagraph"/>
              <w:numPr>
                <w:ilvl w:val="0"/>
                <w:numId w:val="63"/>
              </w:numPr>
              <w:ind w:left="360"/>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61E305F8" w14:textId="57241522" w:rsidR="00EB148C" w:rsidRPr="00C04457" w:rsidRDefault="00EB148C" w:rsidP="00C04457">
            <w:pPr>
              <w:pStyle w:val="ListParagraph"/>
              <w:numPr>
                <w:ilvl w:val="0"/>
                <w:numId w:val="63"/>
              </w:numPr>
              <w:ind w:left="360"/>
            </w:pPr>
            <w:r>
              <w:t xml:space="preserve">The conclusions question will provide you with information about what your students are taking away from the activity. Student answers to the conclusions question can be used on the </w:t>
            </w:r>
            <w:r w:rsidRPr="00343FE1">
              <w:rPr>
                <w:color w:val="00B050"/>
              </w:rPr>
              <w:t>Driving Question Board</w:t>
            </w:r>
            <w:r>
              <w:t xml:space="preserve"> (if you are using one). The predictions question allows students to begin thinking about the next activity and allows you to assess their current ideas as you prepare for the next activity. Student answers to the predictions question can be used as a lead </w:t>
            </w:r>
            <w:r w:rsidR="002A3E9C">
              <w:t>into</w:t>
            </w:r>
            <w:r>
              <w:t xml:space="preserve"> the next activity.</w:t>
            </w:r>
          </w:p>
        </w:tc>
      </w:tr>
    </w:tbl>
    <w:p w14:paraId="46F900DC" w14:textId="77777777" w:rsidR="00175538" w:rsidRPr="00D438F2" w:rsidRDefault="00175538" w:rsidP="00EC7FB3"/>
    <w:p w14:paraId="59A2BF7A" w14:textId="01E883A2" w:rsidR="00B977E7" w:rsidRPr="00D438F2" w:rsidRDefault="00B977E7" w:rsidP="00CD686F">
      <w:pPr>
        <w:pStyle w:val="Heading2"/>
      </w:pPr>
      <w:r w:rsidRPr="00D438F2">
        <w:t>Assessment</w:t>
      </w:r>
    </w:p>
    <w:p w14:paraId="53989711" w14:textId="0FFF2330" w:rsidR="004144FD" w:rsidRDefault="004144FD" w:rsidP="004144FD">
      <w:pPr>
        <w:ind w:right="36"/>
      </w:pPr>
      <w:r>
        <w:t xml:space="preserve">Listen to students’ ideas about how plants get energy to move. Are they able to make connections to the results from the Plants in the </w:t>
      </w:r>
      <w:r w:rsidR="00C62A4A">
        <w:t xml:space="preserve">Light and </w:t>
      </w:r>
      <w:r>
        <w:t>Dark Investigation? Are they able to make connections to their experiences with the molecular modeling of cellular respiration?</w:t>
      </w:r>
    </w:p>
    <w:p w14:paraId="1FE848A9" w14:textId="77777777" w:rsidR="004144FD" w:rsidRPr="00F01F36" w:rsidRDefault="004144FD" w:rsidP="004144FD">
      <w:pPr>
        <w:ind w:right="36"/>
      </w:pPr>
      <w:r>
        <w:t xml:space="preserve">If you had students complete the molecular modeling part of this activity, use </w:t>
      </w:r>
      <w:r w:rsidRPr="00F5363F">
        <w:rPr>
          <w:color w:val="7030A0"/>
        </w:rPr>
        <w:t>4.1 Grading the Molecular Models for Potato Cellular Respiration Workshee</w:t>
      </w:r>
      <w:r w:rsidRPr="00A95E7C">
        <w:rPr>
          <w:color w:val="0000FF"/>
        </w:rPr>
        <w:t>t</w:t>
      </w:r>
      <w:r>
        <w:rPr>
          <w:color w:val="0000FF"/>
        </w:rPr>
        <w:t xml:space="preserve"> </w:t>
      </w:r>
      <w:r>
        <w:t>to get a sense of students’ initial ideas and explanations about cellular respiration in plants. Students should be able to follow instructions and complete the worksheet correctly, so it is reasonable to grade this worksheet.</w:t>
      </w:r>
    </w:p>
    <w:p w14:paraId="2D383AEF" w14:textId="77777777" w:rsidR="004144FD" w:rsidRPr="00BB0E06" w:rsidRDefault="004144FD" w:rsidP="004144FD">
      <w:pPr>
        <w:pStyle w:val="Heading3"/>
      </w:pPr>
      <w:r w:rsidRPr="00BB0E06">
        <w:t>Tips</w:t>
      </w:r>
    </w:p>
    <w:p w14:paraId="6139BDDC" w14:textId="77777777" w:rsidR="004144FD" w:rsidRPr="00F01F36" w:rsidRDefault="004144FD" w:rsidP="00C04457">
      <w:pPr>
        <w:pStyle w:val="ListParagraph"/>
        <w:numPr>
          <w:ilvl w:val="0"/>
          <w:numId w:val="31"/>
        </w:numPr>
        <w:tabs>
          <w:tab w:val="clear" w:pos="720"/>
        </w:tabs>
        <w:ind w:left="360" w:right="36"/>
      </w:pPr>
      <w:r w:rsidRPr="00F01F36">
        <w:t>You may want to display the results from the investigation</w:t>
      </w:r>
      <w:r>
        <w:t>s</w:t>
      </w:r>
      <w:r w:rsidRPr="00F01F36">
        <w:t xml:space="preserve"> from Lesson </w:t>
      </w:r>
      <w:r>
        <w:t>3</w:t>
      </w:r>
      <w:r w:rsidRPr="00F01F36">
        <w:t>.</w:t>
      </w:r>
    </w:p>
    <w:p w14:paraId="7F35955B" w14:textId="330FFE2D" w:rsidR="004144FD" w:rsidRDefault="004144FD" w:rsidP="00C04457">
      <w:pPr>
        <w:pStyle w:val="ListParagraph"/>
        <w:numPr>
          <w:ilvl w:val="0"/>
          <w:numId w:val="31"/>
        </w:numPr>
        <w:tabs>
          <w:tab w:val="clear" w:pos="720"/>
        </w:tabs>
        <w:ind w:left="360" w:right="36"/>
      </w:pPr>
      <w:r w:rsidRPr="00F01F36">
        <w:t>Have students record their ideas about how plants get energy to move on individual posters.</w:t>
      </w:r>
    </w:p>
    <w:p w14:paraId="0796C204" w14:textId="7356D861" w:rsidR="00F42D33" w:rsidRPr="00F01F36" w:rsidRDefault="00F42D33" w:rsidP="00C04457">
      <w:pPr>
        <w:pStyle w:val="ListParagraph"/>
        <w:numPr>
          <w:ilvl w:val="0"/>
          <w:numId w:val="31"/>
        </w:numPr>
        <w:tabs>
          <w:tab w:val="clear" w:pos="720"/>
        </w:tabs>
        <w:ind w:left="360"/>
      </w:pPr>
      <w:r>
        <w:t>You may want to l</w:t>
      </w:r>
      <w:r w:rsidRPr="004F6C82">
        <w:t xml:space="preserve">aminate the </w:t>
      </w:r>
      <w:r w:rsidRPr="004C0ED4">
        <w:rPr>
          <w:color w:val="00B050"/>
        </w:rPr>
        <w:t>Molecular Models 11 x 17 Placemats</w:t>
      </w:r>
      <w:r w:rsidRPr="004F6C82">
        <w:t>. These will be used multiple times in each unit.</w:t>
      </w:r>
    </w:p>
    <w:p w14:paraId="45AFCE9A" w14:textId="77777777" w:rsidR="004144FD" w:rsidRPr="00F01F36" w:rsidRDefault="004144FD" w:rsidP="00C04457">
      <w:pPr>
        <w:pStyle w:val="ListParagraph"/>
        <w:numPr>
          <w:ilvl w:val="0"/>
          <w:numId w:val="31"/>
        </w:numPr>
        <w:tabs>
          <w:tab w:val="clear" w:pos="720"/>
        </w:tabs>
        <w:ind w:left="360" w:right="36"/>
      </w:pPr>
      <w:r w:rsidRPr="00F01F36">
        <w:t xml:space="preserve">If you choose to do the optional molecular </w:t>
      </w:r>
      <w:proofErr w:type="gramStart"/>
      <w:r w:rsidRPr="00F01F36">
        <w:t>models</w:t>
      </w:r>
      <w:proofErr w:type="gramEnd"/>
      <w:r w:rsidRPr="00F01F36">
        <w:t xml:space="preserve"> piece, stress that although we are using twist ties to represent energy, energy is actually not made of matter/molecules!</w:t>
      </w:r>
    </w:p>
    <w:p w14:paraId="0495BE3E" w14:textId="1E4B97D7" w:rsidR="00B517E1" w:rsidRDefault="00B517E1" w:rsidP="00B517E1">
      <w:pPr>
        <w:pStyle w:val="Heading2"/>
      </w:pPr>
      <w:r>
        <w:lastRenderedPageBreak/>
        <w:t>Differentiation</w:t>
      </w:r>
      <w:r w:rsidR="00016EEC">
        <w:t xml:space="preserve"> &amp;</w:t>
      </w:r>
      <w:r w:rsidR="00761F92" w:rsidRPr="00761F92">
        <w:t xml:space="preserve"> </w:t>
      </w:r>
      <w:r w:rsidR="00761F92" w:rsidRPr="00D438F2">
        <w:t>Extending the Learning</w:t>
      </w:r>
      <w:r w:rsidR="00016EEC">
        <w:t xml:space="preserve"> </w:t>
      </w:r>
    </w:p>
    <w:p w14:paraId="7FB01142" w14:textId="6672F091" w:rsidR="00B517E1" w:rsidRDefault="00761F92" w:rsidP="00761F92">
      <w:pPr>
        <w:pStyle w:val="Heading3"/>
        <w:rPr>
          <w:color w:val="FF0000"/>
        </w:rPr>
      </w:pPr>
      <w:r>
        <w:t xml:space="preserve">Differentiation </w:t>
      </w:r>
    </w:p>
    <w:p w14:paraId="7633AA99" w14:textId="77777777" w:rsidR="006C6C6F" w:rsidRPr="00C63667" w:rsidRDefault="006C6C6F" w:rsidP="006C6C6F">
      <w:pPr>
        <w:numPr>
          <w:ilvl w:val="0"/>
          <w:numId w:val="11"/>
        </w:numPr>
        <w:spacing w:after="0"/>
        <w:textAlignment w:val="baseline"/>
        <w:rPr>
          <w:color w:val="000000"/>
        </w:rPr>
      </w:pPr>
      <w:r w:rsidRPr="00C63667">
        <w:rPr>
          <w:color w:val="000000"/>
        </w:rPr>
        <w:t>Strategic grouping with strong speakers</w:t>
      </w:r>
    </w:p>
    <w:p w14:paraId="20930EC9" w14:textId="13F75816" w:rsidR="00761F92" w:rsidRPr="00C04457" w:rsidRDefault="006C6C6F" w:rsidP="00C04457">
      <w:pPr>
        <w:numPr>
          <w:ilvl w:val="0"/>
          <w:numId w:val="11"/>
        </w:numPr>
        <w:spacing w:after="0"/>
        <w:textAlignment w:val="baseline"/>
        <w:rPr>
          <w:color w:val="000000"/>
        </w:rPr>
      </w:pPr>
      <w:r w:rsidRPr="00C63667">
        <w:rPr>
          <w:color w:val="000000"/>
        </w:rPr>
        <w:t>Build models for students to copy</w:t>
      </w:r>
      <w:r>
        <w:rPr>
          <w:color w:val="000000"/>
        </w:rPr>
        <w:br/>
      </w:r>
    </w:p>
    <w:p w14:paraId="44AAE799" w14:textId="75D45994" w:rsidR="00761F92" w:rsidRDefault="00761F92" w:rsidP="00761F92">
      <w:pPr>
        <w:pStyle w:val="Heading3"/>
      </w:pPr>
      <w:r>
        <w:t>Modifications</w:t>
      </w:r>
    </w:p>
    <w:p w14:paraId="6B83A35C" w14:textId="77777777" w:rsidR="00761F92" w:rsidRDefault="00761F92" w:rsidP="00761F92"/>
    <w:p w14:paraId="341EE4E7" w14:textId="47DB40BC" w:rsidR="00761F92" w:rsidRPr="00761F92" w:rsidRDefault="00761F92" w:rsidP="00761F92">
      <w:pPr>
        <w:pStyle w:val="Heading3"/>
      </w:pPr>
      <w:r w:rsidRPr="00D438F2">
        <w:t>Extending the Learning</w:t>
      </w:r>
    </w:p>
    <w:p w14:paraId="20403BB9" w14:textId="77777777" w:rsidR="004144FD" w:rsidRDefault="004144FD" w:rsidP="00917547">
      <w:pPr>
        <w:pStyle w:val="ListParagraph"/>
        <w:numPr>
          <w:ilvl w:val="0"/>
          <w:numId w:val="31"/>
        </w:numPr>
        <w:tabs>
          <w:tab w:val="clear" w:pos="720"/>
        </w:tabs>
        <w:ind w:left="450" w:right="36"/>
      </w:pPr>
      <w:r w:rsidRPr="00F01F36">
        <w:t>Plants do not give off CO</w:t>
      </w:r>
      <w:r w:rsidRPr="00F01F36">
        <w:rPr>
          <w:vertAlign w:val="subscript"/>
        </w:rPr>
        <w:t>2</w:t>
      </w:r>
      <w:r w:rsidRPr="00F01F36">
        <w:t xml:space="preserve"> at night only! Plants perform cellular respiration 24 hours a day. Encourage students to think about why we observed plants giving off CO</w:t>
      </w:r>
      <w:r w:rsidRPr="00F01F36">
        <w:rPr>
          <w:vertAlign w:val="subscript"/>
        </w:rPr>
        <w:t>2</w:t>
      </w:r>
      <w:r w:rsidRPr="00F01F36">
        <w:t xml:space="preserve"> at night only, but we were unable to detect their CO</w:t>
      </w:r>
      <w:r w:rsidRPr="00F01F36">
        <w:rPr>
          <w:vertAlign w:val="subscript"/>
        </w:rPr>
        <w:t>2</w:t>
      </w:r>
      <w:r w:rsidRPr="00F01F36">
        <w:t xml:space="preserve"> during the day.</w:t>
      </w:r>
      <w:r>
        <w:t xml:space="preserve"> </w:t>
      </w:r>
    </w:p>
    <w:p w14:paraId="5B3FFED3" w14:textId="77777777" w:rsidR="004144FD" w:rsidRDefault="004144FD" w:rsidP="00917547">
      <w:pPr>
        <w:pStyle w:val="ListParagraph"/>
        <w:numPr>
          <w:ilvl w:val="0"/>
          <w:numId w:val="31"/>
        </w:numPr>
        <w:tabs>
          <w:tab w:val="clear" w:pos="720"/>
        </w:tabs>
        <w:ind w:left="450" w:right="36"/>
      </w:pPr>
      <w:r>
        <w:t xml:space="preserve">Have </w:t>
      </w:r>
      <w:r w:rsidRPr="00F01F36">
        <w:t xml:space="preserve">students compare the chemical reaction for combustion and the chemical reaction for cellular respiration. Ask: </w:t>
      </w:r>
      <w:r w:rsidRPr="00F01F36">
        <w:rPr>
          <w:i/>
        </w:rPr>
        <w:t>What do you notice about these two reactions? What do they have in</w:t>
      </w:r>
      <w:r>
        <w:rPr>
          <w:i/>
        </w:rPr>
        <w:t xml:space="preserve"> common?</w:t>
      </w:r>
    </w:p>
    <w:p w14:paraId="616E2366" w14:textId="5950E954" w:rsidR="00C87008" w:rsidRDefault="00BC6A59" w:rsidP="00C04457">
      <w:pPr>
        <w:spacing w:after="0"/>
      </w:pPr>
      <w:r>
        <w:br w:type="page"/>
      </w:r>
    </w:p>
    <w:p w14:paraId="79B93AFE" w14:textId="77777777" w:rsidR="00240C97" w:rsidRDefault="005E5045" w:rsidP="00240C97">
      <w:pPr>
        <w:pStyle w:val="Heading1"/>
      </w:pPr>
      <w:r>
        <w:lastRenderedPageBreak/>
        <w:t>Activity 4.2: Explaining How Plants Move and Function: Cellular Respiration (40 min)</w:t>
      </w:r>
    </w:p>
    <w:p w14:paraId="52192D1D" w14:textId="414F3594" w:rsidR="00240C97" w:rsidRDefault="00240C97" w:rsidP="00240C97">
      <w:pPr>
        <w:pStyle w:val="Heading2"/>
      </w:pPr>
      <w:r>
        <w:t>Overview and Preparation</w:t>
      </w:r>
    </w:p>
    <w:p w14:paraId="2AE4A1B4" w14:textId="77777777" w:rsidR="00240C97" w:rsidRPr="002B5F20" w:rsidRDefault="00240C97" w:rsidP="00240C97">
      <w:pPr>
        <w:pStyle w:val="Heading3"/>
      </w:pPr>
      <w:r>
        <w:t>Target Student Performance</w:t>
      </w:r>
    </w:p>
    <w:p w14:paraId="201C4D03" w14:textId="3BAC5B3C" w:rsidR="00240C97" w:rsidRPr="00AD3132" w:rsidRDefault="00C419D0" w:rsidP="00240C97">
      <w:pPr>
        <w:rPr>
          <w:color w:val="FF0000"/>
        </w:rPr>
      </w:pPr>
      <w:r w:rsidRPr="003D7670">
        <w:t xml:space="preserve">Students explain how matter moves and changes and how energy changes during cellular respiration in a </w:t>
      </w:r>
      <w:r>
        <w:t>potato plant</w:t>
      </w:r>
      <w:r w:rsidRPr="003D7670">
        <w:t>’s cells</w:t>
      </w:r>
      <w:r>
        <w:t>.</w:t>
      </w:r>
      <w:r w:rsidDel="00C419D0">
        <w:rPr>
          <w:color w:val="FF0000"/>
        </w:rPr>
        <w:t xml:space="preserve"> </w:t>
      </w:r>
    </w:p>
    <w:p w14:paraId="78C31EAA" w14:textId="77777777" w:rsidR="00240C97" w:rsidRDefault="00240C97" w:rsidP="00240C97">
      <w:pPr>
        <w:pStyle w:val="Heading3"/>
      </w:pPr>
      <w:r>
        <w:t>Resources You Provide</w:t>
      </w:r>
    </w:p>
    <w:p w14:paraId="707C50E6" w14:textId="77777777" w:rsidR="00240C97" w:rsidRPr="002B5F20" w:rsidRDefault="005E5045" w:rsidP="00917547">
      <w:pPr>
        <w:pStyle w:val="List1"/>
        <w:numPr>
          <w:ilvl w:val="0"/>
          <w:numId w:val="32"/>
        </w:numPr>
        <w:ind w:left="360"/>
      </w:pPr>
      <w:r>
        <w:t xml:space="preserve">(From previous lesson) </w:t>
      </w:r>
      <w:r>
        <w:rPr>
          <w:color w:val="0000FF"/>
        </w:rPr>
        <w:t>3</w:t>
      </w:r>
      <w:r w:rsidRPr="002210D6">
        <w:rPr>
          <w:color w:val="0000FF"/>
        </w:rPr>
        <w:t>.</w:t>
      </w:r>
      <w:r>
        <w:rPr>
          <w:color w:val="0000FF"/>
        </w:rPr>
        <w:t>5</w:t>
      </w:r>
      <w:r w:rsidRPr="002210D6">
        <w:rPr>
          <w:color w:val="0000FF"/>
        </w:rPr>
        <w:t xml:space="preserve"> Evidence-Based Arguments Tool for Plants </w:t>
      </w:r>
    </w:p>
    <w:p w14:paraId="6C386C2E" w14:textId="77777777" w:rsidR="00240C97" w:rsidRPr="00D438F2" w:rsidRDefault="00240C97" w:rsidP="00240C97">
      <w:pPr>
        <w:pStyle w:val="Heading3"/>
      </w:pPr>
      <w:r w:rsidRPr="00D438F2">
        <w:t>Resources Provided</w:t>
      </w:r>
    </w:p>
    <w:p w14:paraId="4B9B1ED1" w14:textId="77777777" w:rsidR="005E5045" w:rsidRPr="00CE2DFA" w:rsidRDefault="005E5045" w:rsidP="00917547">
      <w:pPr>
        <w:pStyle w:val="ListParagraph"/>
        <w:numPr>
          <w:ilvl w:val="0"/>
          <w:numId w:val="32"/>
        </w:numPr>
        <w:ind w:left="360" w:right="36"/>
      </w:pPr>
      <w:r>
        <w:rPr>
          <w:bCs/>
          <w:color w:val="0000FF"/>
        </w:rPr>
        <w:t xml:space="preserve">4.2 Explanations Tool for Potato Cellular Respiration </w:t>
      </w:r>
      <w:r>
        <w:rPr>
          <w:bCs/>
        </w:rPr>
        <w:t>(1 per student)</w:t>
      </w:r>
    </w:p>
    <w:p w14:paraId="18FA0661" w14:textId="77777777" w:rsidR="005E5045" w:rsidRPr="004075F6" w:rsidRDefault="005E5045" w:rsidP="00917547">
      <w:pPr>
        <w:pStyle w:val="ListParagraph"/>
        <w:numPr>
          <w:ilvl w:val="0"/>
          <w:numId w:val="32"/>
        </w:numPr>
        <w:ind w:left="360" w:right="36"/>
      </w:pPr>
      <w:r>
        <w:rPr>
          <w:bCs/>
          <w:color w:val="0000FF"/>
        </w:rPr>
        <w:t>4.2 Explaining How Potato Plants Move and Function: Cellular Respiration PPT</w:t>
      </w:r>
    </w:p>
    <w:p w14:paraId="4AD37188" w14:textId="77777777" w:rsidR="005E5045" w:rsidRPr="00F5363F" w:rsidRDefault="005E5045" w:rsidP="00917547">
      <w:pPr>
        <w:pStyle w:val="ListParagraph"/>
        <w:numPr>
          <w:ilvl w:val="0"/>
          <w:numId w:val="32"/>
        </w:numPr>
        <w:ind w:left="360" w:right="36"/>
        <w:rPr>
          <w:color w:val="7030A0"/>
        </w:rPr>
      </w:pPr>
      <w:r w:rsidRPr="00F5363F">
        <w:rPr>
          <w:color w:val="7030A0"/>
        </w:rPr>
        <w:t>4.2 Grading the Explanations Tools for Potato Cellular Respiration</w:t>
      </w:r>
    </w:p>
    <w:p w14:paraId="102D159C" w14:textId="77777777" w:rsidR="005E5045" w:rsidRPr="00752189" w:rsidRDefault="005E5045" w:rsidP="00917547">
      <w:pPr>
        <w:pStyle w:val="ListParagraph"/>
        <w:numPr>
          <w:ilvl w:val="0"/>
          <w:numId w:val="32"/>
        </w:numPr>
        <w:ind w:left="360" w:right="36"/>
        <w:rPr>
          <w:color w:val="0000FF"/>
        </w:rPr>
      </w:pPr>
      <w:r w:rsidRPr="00C54FCE">
        <w:rPr>
          <w:color w:val="0432FF"/>
        </w:rPr>
        <w:t xml:space="preserve">4.2 </w:t>
      </w:r>
      <w:r>
        <w:rPr>
          <w:color w:val="0432FF"/>
        </w:rPr>
        <w:t>How do Plants Get the Energy They Need to Move and Function</w:t>
      </w:r>
      <w:r w:rsidRPr="00C54FCE">
        <w:rPr>
          <w:color w:val="0432FF"/>
        </w:rPr>
        <w:t>? Reading</w:t>
      </w:r>
      <w:r>
        <w:rPr>
          <w:color w:val="0432FF"/>
        </w:rPr>
        <w:t xml:space="preserve"> </w:t>
      </w:r>
      <w:r>
        <w:rPr>
          <w:color w:val="000000" w:themeColor="text1"/>
        </w:rPr>
        <w:t>(1 per student)</w:t>
      </w:r>
    </w:p>
    <w:p w14:paraId="212FECE9" w14:textId="77777777" w:rsidR="00240C97" w:rsidRPr="00D438F2" w:rsidRDefault="00240C97" w:rsidP="00240C97">
      <w:pPr>
        <w:pStyle w:val="Heading3"/>
      </w:pPr>
      <w:r>
        <w:t xml:space="preserve">Recurring </w:t>
      </w:r>
      <w:r w:rsidRPr="00D438F2">
        <w:t>Resources</w:t>
      </w:r>
    </w:p>
    <w:p w14:paraId="46A0723F" w14:textId="77777777" w:rsidR="005E5045" w:rsidRDefault="005E5045" w:rsidP="00917547">
      <w:pPr>
        <w:pStyle w:val="ListParagraph"/>
        <w:numPr>
          <w:ilvl w:val="0"/>
          <w:numId w:val="32"/>
        </w:numPr>
        <w:ind w:left="360" w:right="36"/>
        <w:rPr>
          <w:color w:val="0000FF"/>
        </w:rPr>
      </w:pPr>
      <w:r w:rsidRPr="005E5045">
        <w:rPr>
          <w:color w:val="00B050"/>
        </w:rPr>
        <w:t xml:space="preserve">Three Questions 11 x 17 Poster </w:t>
      </w:r>
      <w:r>
        <w:t>(1 per class)</w:t>
      </w:r>
    </w:p>
    <w:p w14:paraId="144BBF4B" w14:textId="77777777" w:rsidR="00240C97" w:rsidRPr="003C0DC2" w:rsidRDefault="005E5045" w:rsidP="00917547">
      <w:pPr>
        <w:pStyle w:val="ListParagraph"/>
        <w:numPr>
          <w:ilvl w:val="0"/>
          <w:numId w:val="32"/>
        </w:numPr>
        <w:ind w:left="360" w:right="36"/>
        <w:rPr>
          <w:color w:val="0000FF"/>
        </w:rPr>
      </w:pPr>
      <w:r w:rsidRPr="005E5045">
        <w:rPr>
          <w:color w:val="00B050"/>
        </w:rPr>
        <w:t xml:space="preserve">Three Questions Handout </w:t>
      </w:r>
      <w:r>
        <w:t>(1 per student)</w:t>
      </w:r>
    </w:p>
    <w:p w14:paraId="5F41177F" w14:textId="76DDF4C4" w:rsidR="003C0DC2" w:rsidRDefault="003C0DC2" w:rsidP="00917547">
      <w:pPr>
        <w:pStyle w:val="ListParagraph"/>
        <w:numPr>
          <w:ilvl w:val="0"/>
          <w:numId w:val="32"/>
        </w:numPr>
        <w:spacing w:after="0"/>
        <w:ind w:left="360"/>
        <w:rPr>
          <w:color w:val="00B050"/>
        </w:rPr>
      </w:pPr>
      <w:r w:rsidRPr="003C0DC2">
        <w:rPr>
          <w:color w:val="00B050"/>
        </w:rPr>
        <w:t xml:space="preserve">Questions, Connections, Questions Student Reading Strategy </w:t>
      </w:r>
    </w:p>
    <w:p w14:paraId="0031A80C" w14:textId="6BCA560D" w:rsidR="00842B0B" w:rsidRPr="002F08DC" w:rsidRDefault="00842B0B" w:rsidP="00842B0B">
      <w:pPr>
        <w:pStyle w:val="ListParagraph"/>
        <w:numPr>
          <w:ilvl w:val="0"/>
          <w:numId w:val="32"/>
        </w:numPr>
        <w:ind w:left="360" w:right="36"/>
        <w:rPr>
          <w:color w:val="0000FF"/>
        </w:rPr>
      </w:pPr>
      <w:r w:rsidRPr="00D347F9">
        <w:rPr>
          <w:color w:val="0432FF"/>
        </w:rPr>
        <w:t>Plants M</w:t>
      </w:r>
      <w:r w:rsidRPr="00842B0B">
        <w:rPr>
          <w:color w:val="0432FF"/>
        </w:rPr>
        <w:t xml:space="preserve">atter Tracing Tool </w:t>
      </w:r>
      <w:r>
        <w:rPr>
          <w:color w:val="000000" w:themeColor="text1"/>
        </w:rPr>
        <w:t>(1 per student)</w:t>
      </w:r>
    </w:p>
    <w:p w14:paraId="773C1EFB" w14:textId="0B997148" w:rsidR="002777C7" w:rsidRDefault="00CB683D">
      <w:pPr>
        <w:pStyle w:val="ListParagraph"/>
        <w:numPr>
          <w:ilvl w:val="0"/>
          <w:numId w:val="32"/>
        </w:numPr>
        <w:ind w:left="360" w:right="36"/>
        <w:rPr>
          <w:color w:val="0432FF"/>
        </w:rPr>
      </w:pPr>
      <w:r w:rsidRPr="000A516A">
        <w:rPr>
          <w:color w:val="7030A0"/>
        </w:rPr>
        <w:t>Assessing</w:t>
      </w:r>
      <w:r w:rsidR="00842B0B" w:rsidRPr="000A516A">
        <w:rPr>
          <w:color w:val="7030A0"/>
        </w:rPr>
        <w:t xml:space="preserve"> the Plants Matter Tracing Tool</w:t>
      </w:r>
    </w:p>
    <w:p w14:paraId="3C03FDF0" w14:textId="0EB9A9F3" w:rsidR="00842B0B" w:rsidRPr="00C04457" w:rsidRDefault="002777C7" w:rsidP="00C04457">
      <w:pPr>
        <w:pStyle w:val="ListParagraph"/>
        <w:numPr>
          <w:ilvl w:val="0"/>
          <w:numId w:val="32"/>
        </w:numPr>
        <w:ind w:left="360" w:right="36"/>
        <w:rPr>
          <w:color w:val="0000FF"/>
        </w:rPr>
      </w:pPr>
      <w:r w:rsidRPr="008C747D">
        <w:t>(</w:t>
      </w:r>
      <w:r>
        <w:t>O</w:t>
      </w:r>
      <w:r w:rsidRPr="00752189">
        <w:t xml:space="preserve">ptional) </w:t>
      </w:r>
      <w:r w:rsidRPr="00C04457">
        <w:rPr>
          <w:color w:val="0432FF"/>
        </w:rPr>
        <w:t xml:space="preserve">Example Plant Explanations Handout </w:t>
      </w:r>
      <w:r w:rsidRPr="00752189">
        <w:t>(1 per student or per group)</w:t>
      </w:r>
    </w:p>
    <w:p w14:paraId="5F2F3FD2" w14:textId="77777777" w:rsidR="00240C97" w:rsidRPr="00D438F2" w:rsidRDefault="00240C97" w:rsidP="00240C97">
      <w:pPr>
        <w:pStyle w:val="Heading3"/>
      </w:pPr>
      <w:r w:rsidRPr="00D438F2">
        <w:t>Setup</w:t>
      </w:r>
    </w:p>
    <w:p w14:paraId="32B04F94" w14:textId="77777777" w:rsidR="009D1A33" w:rsidRPr="002C1388" w:rsidRDefault="009D1A33" w:rsidP="009D1A33">
      <w:pPr>
        <w:pStyle w:val="List1"/>
        <w:ind w:left="0" w:firstLine="0"/>
      </w:pPr>
      <w:r>
        <w:t xml:space="preserve">Print one copy of the </w:t>
      </w:r>
      <w:r>
        <w:rPr>
          <w:bCs/>
          <w:color w:val="0000FF"/>
        </w:rPr>
        <w:t xml:space="preserve">4.2 Explanations Tool for Potato Cellular Respiration </w:t>
      </w:r>
      <w:r>
        <w:rPr>
          <w:bCs/>
        </w:rPr>
        <w:t xml:space="preserve">for each student. Return students’ completed versions of the </w:t>
      </w:r>
      <w:r>
        <w:rPr>
          <w:color w:val="0000FF"/>
        </w:rPr>
        <w:t>3</w:t>
      </w:r>
      <w:r w:rsidRPr="002210D6">
        <w:rPr>
          <w:color w:val="0000FF"/>
        </w:rPr>
        <w:t>.</w:t>
      </w:r>
      <w:r>
        <w:rPr>
          <w:color w:val="0000FF"/>
        </w:rPr>
        <w:t>5</w:t>
      </w:r>
      <w:r w:rsidRPr="002210D6">
        <w:rPr>
          <w:color w:val="0000FF"/>
        </w:rPr>
        <w:t xml:space="preserve"> Evidence-Based Arguments Tool</w:t>
      </w:r>
      <w:r>
        <w:rPr>
          <w:color w:val="0000FF"/>
        </w:rPr>
        <w:t xml:space="preserve"> for Plants</w:t>
      </w:r>
      <w:r w:rsidRPr="002210D6">
        <w:rPr>
          <w:color w:val="0000FF"/>
        </w:rPr>
        <w:t xml:space="preserve"> </w:t>
      </w:r>
      <w:r>
        <w:t xml:space="preserve">for review. </w:t>
      </w:r>
      <w:r w:rsidRPr="00634A86">
        <w:t xml:space="preserve">In this activity, your students will need to use the </w:t>
      </w:r>
      <w:r w:rsidRPr="009D1A33">
        <w:rPr>
          <w:color w:val="00B050"/>
        </w:rPr>
        <w:t xml:space="preserve">Three Questions Explanation Checklist </w:t>
      </w:r>
      <w:r w:rsidRPr="00634A86">
        <w:t xml:space="preserve">on the back of the </w:t>
      </w:r>
      <w:r w:rsidRPr="009D1A33">
        <w:rPr>
          <w:color w:val="00B050"/>
        </w:rPr>
        <w:t>Three Questions Handout</w:t>
      </w:r>
      <w:r w:rsidRPr="00634A86">
        <w:t>. Be sure to have this available to students and see the notes in the Modifications at the end of the Activity for ideas about how to use it.</w:t>
      </w:r>
    </w:p>
    <w:p w14:paraId="30E9B702" w14:textId="3C4AB9CD" w:rsidR="00240C97" w:rsidRPr="00CD686F" w:rsidRDefault="00240C97" w:rsidP="00240C97">
      <w:pPr>
        <w:pStyle w:val="Heading2"/>
        <w:rPr>
          <w:color w:val="FF0000"/>
        </w:rPr>
      </w:pPr>
      <w:r w:rsidRPr="00D438F2">
        <w:t>Directions</w:t>
      </w:r>
    </w:p>
    <w:tbl>
      <w:tblPr>
        <w:tblStyle w:val="TableGrid"/>
        <w:tblW w:w="5000" w:type="pct"/>
        <w:tblLook w:val="04A0" w:firstRow="1" w:lastRow="0" w:firstColumn="1" w:lastColumn="0" w:noHBand="0" w:noVBand="1"/>
      </w:tblPr>
      <w:tblGrid>
        <w:gridCol w:w="9350"/>
      </w:tblGrid>
      <w:tr w:rsidR="00240C97" w:rsidRPr="00D438F2" w14:paraId="57F8EEE5" w14:textId="77777777" w:rsidTr="00ED075E">
        <w:tc>
          <w:tcPr>
            <w:tcW w:w="5000" w:type="pct"/>
          </w:tcPr>
          <w:p w14:paraId="111EA431" w14:textId="77777777" w:rsidR="00240C97" w:rsidRPr="00787B00" w:rsidRDefault="00787B00" w:rsidP="00917547">
            <w:pPr>
              <w:pStyle w:val="ListParagraph"/>
              <w:numPr>
                <w:ilvl w:val="0"/>
                <w:numId w:val="3"/>
              </w:numPr>
              <w:rPr>
                <w:b/>
                <w:bCs/>
              </w:rPr>
            </w:pPr>
            <w:r>
              <w:rPr>
                <w:b/>
                <w:bCs/>
              </w:rPr>
              <w:t>Use the instructional model to show students where they are in the course of the unit.</w:t>
            </w:r>
          </w:p>
          <w:p w14:paraId="5F8DA4D2" w14:textId="77777777" w:rsidR="00240C97" w:rsidRPr="004662AB" w:rsidRDefault="00787B00" w:rsidP="00ED075E">
            <w:pPr>
              <w:rPr>
                <w:b/>
              </w:rPr>
            </w:pPr>
            <w:r>
              <w:rPr>
                <w:bCs/>
              </w:rPr>
              <w:t xml:space="preserve">Show slide 2 of the </w:t>
            </w:r>
            <w:r>
              <w:rPr>
                <w:bCs/>
                <w:color w:val="0000FF"/>
              </w:rPr>
              <w:t>4.2 Explaining How Potato Plants Move and Function: Cellular Respiration PPT.</w:t>
            </w:r>
          </w:p>
        </w:tc>
      </w:tr>
      <w:tr w:rsidR="00240C97" w:rsidRPr="00D438F2" w14:paraId="19BD238B" w14:textId="77777777" w:rsidTr="00ED075E">
        <w:tc>
          <w:tcPr>
            <w:tcW w:w="5000" w:type="pct"/>
          </w:tcPr>
          <w:p w14:paraId="03F1A288" w14:textId="77777777" w:rsidR="00240C97" w:rsidRPr="00787B00" w:rsidRDefault="00787B00" w:rsidP="00917547">
            <w:pPr>
              <w:pStyle w:val="ListParagraph"/>
              <w:numPr>
                <w:ilvl w:val="0"/>
                <w:numId w:val="3"/>
              </w:numPr>
              <w:contextualSpacing w:val="0"/>
              <w:rPr>
                <w:rFonts w:eastAsia="Cambria"/>
                <w:b/>
                <w:bCs/>
              </w:rPr>
            </w:pPr>
            <w:r w:rsidRPr="00CE2DFA">
              <w:rPr>
                <w:rFonts w:eastAsia="Cambria"/>
                <w:b/>
                <w:bCs/>
              </w:rPr>
              <w:t>Revisit students’ arguments about what happens when plants grow.</w:t>
            </w:r>
            <w:r w:rsidR="00240C97" w:rsidRPr="00787B00">
              <w:rPr>
                <w:b/>
              </w:rPr>
              <w:t xml:space="preserve"> </w:t>
            </w:r>
          </w:p>
          <w:p w14:paraId="67F4FEFD" w14:textId="77777777" w:rsidR="00787B00" w:rsidRPr="00CE2DFA" w:rsidRDefault="00787B00" w:rsidP="00787B00">
            <w:pPr>
              <w:rPr>
                <w:rFonts w:eastAsia="Cambria"/>
              </w:rPr>
            </w:pPr>
            <w:r w:rsidRPr="00CE2DFA">
              <w:rPr>
                <w:rFonts w:eastAsia="Cambria"/>
              </w:rPr>
              <w:t xml:space="preserve">Show slide 3 of the </w:t>
            </w:r>
            <w:r w:rsidRPr="00CE2DFA">
              <w:rPr>
                <w:rFonts w:eastAsia="Cambria"/>
                <w:color w:val="0000FF"/>
              </w:rPr>
              <w:t>4.2 Explaining How Potato Plants Move and Function: Cellular Respiration PPT</w:t>
            </w:r>
            <w:r w:rsidRPr="00CE2DFA">
              <w:rPr>
                <w:rFonts w:eastAsia="Cambria"/>
              </w:rPr>
              <w:t>.</w:t>
            </w:r>
          </w:p>
          <w:p w14:paraId="3CE729F8" w14:textId="77777777" w:rsidR="00787B00" w:rsidRDefault="00787B00" w:rsidP="00C04457">
            <w:pPr>
              <w:pStyle w:val="ListParagraph"/>
              <w:numPr>
                <w:ilvl w:val="0"/>
                <w:numId w:val="33"/>
              </w:numPr>
              <w:ind w:left="340"/>
              <w:rPr>
                <w:rFonts w:eastAsia="Cambria"/>
              </w:rPr>
            </w:pPr>
            <w:r w:rsidRPr="0050227E">
              <w:rPr>
                <w:rFonts w:eastAsia="Cambria"/>
              </w:rPr>
              <w:t xml:space="preserve">Tell students that this activity’s purpose is to develop explanations for how </w:t>
            </w:r>
            <w:r>
              <w:rPr>
                <w:rFonts w:eastAsia="Cambria"/>
              </w:rPr>
              <w:t>plant’s</w:t>
            </w:r>
            <w:r w:rsidRPr="0050227E">
              <w:rPr>
                <w:rFonts w:eastAsia="Cambria"/>
              </w:rPr>
              <w:t xml:space="preserve"> use food to move and function.</w:t>
            </w:r>
          </w:p>
          <w:p w14:paraId="78E74123" w14:textId="0DF91A62" w:rsidR="00C62A4A" w:rsidRDefault="00787B00" w:rsidP="00C04457">
            <w:pPr>
              <w:pStyle w:val="ListParagraph"/>
              <w:numPr>
                <w:ilvl w:val="0"/>
                <w:numId w:val="33"/>
              </w:numPr>
              <w:ind w:left="340"/>
              <w:rPr>
                <w:rFonts w:eastAsia="Cambria"/>
              </w:rPr>
            </w:pPr>
            <w:r w:rsidRPr="00694D0A">
              <w:rPr>
                <w:rFonts w:eastAsia="Cambria"/>
              </w:rPr>
              <w:t xml:space="preserve">Return each student’s copy </w:t>
            </w:r>
            <w:r w:rsidRPr="00694D0A">
              <w:rPr>
                <w:rFonts w:eastAsia="Cambria"/>
                <w:color w:val="0000FF"/>
              </w:rPr>
              <w:t>of 3.</w:t>
            </w:r>
            <w:r>
              <w:rPr>
                <w:rFonts w:eastAsia="Cambria"/>
                <w:color w:val="0000FF"/>
              </w:rPr>
              <w:t>5</w:t>
            </w:r>
            <w:r w:rsidRPr="00694D0A">
              <w:rPr>
                <w:rFonts w:eastAsia="Cambria"/>
                <w:color w:val="0000FF"/>
              </w:rPr>
              <w:t xml:space="preserve"> Evidence-Based Arguments Tool for </w:t>
            </w:r>
            <w:r>
              <w:rPr>
                <w:rFonts w:eastAsia="Cambria"/>
                <w:color w:val="0000FF"/>
              </w:rPr>
              <w:t xml:space="preserve">Plants </w:t>
            </w:r>
            <w:r w:rsidRPr="00694D0A">
              <w:rPr>
                <w:rFonts w:eastAsia="Cambria"/>
              </w:rPr>
              <w:t xml:space="preserve">and have them review their arguments before they completed the molecular modeling activity. </w:t>
            </w:r>
            <w:r>
              <w:rPr>
                <w:rFonts w:eastAsia="Cambria"/>
              </w:rPr>
              <w:t>Their arguments and unanswered questions should also apply to potato plants.</w:t>
            </w:r>
          </w:p>
          <w:p w14:paraId="79F3D19B" w14:textId="77777777" w:rsidR="00240C97" w:rsidRPr="00C62A4A" w:rsidRDefault="00787B00" w:rsidP="00C04457">
            <w:pPr>
              <w:pStyle w:val="ListParagraph"/>
              <w:numPr>
                <w:ilvl w:val="0"/>
                <w:numId w:val="33"/>
              </w:numPr>
              <w:ind w:left="340"/>
              <w:rPr>
                <w:rFonts w:eastAsia="Cambria"/>
              </w:rPr>
            </w:pPr>
            <w:r w:rsidRPr="0072321E">
              <w:rPr>
                <w:rFonts w:eastAsia="Cambria"/>
              </w:rPr>
              <w:lastRenderedPageBreak/>
              <w:t>Ask them to think about what they know now that they didn’t know then.</w:t>
            </w:r>
          </w:p>
        </w:tc>
      </w:tr>
      <w:tr w:rsidR="00240C97" w:rsidRPr="00D438F2" w14:paraId="5FF61D21" w14:textId="77777777" w:rsidTr="00ED075E">
        <w:tc>
          <w:tcPr>
            <w:tcW w:w="5000" w:type="pct"/>
          </w:tcPr>
          <w:p w14:paraId="08094545" w14:textId="4BDDED8A" w:rsidR="00240C97" w:rsidRPr="00787B00" w:rsidRDefault="00787B00" w:rsidP="00917547">
            <w:pPr>
              <w:pStyle w:val="ListParagraph"/>
              <w:numPr>
                <w:ilvl w:val="0"/>
                <w:numId w:val="3"/>
              </w:numPr>
              <w:rPr>
                <w:b/>
                <w:bCs/>
              </w:rPr>
            </w:pPr>
            <w:r w:rsidRPr="00A4174E">
              <w:rPr>
                <w:b/>
                <w:bCs/>
              </w:rPr>
              <w:lastRenderedPageBreak/>
              <w:t xml:space="preserve">Have students complete the Explanations </w:t>
            </w:r>
            <w:r w:rsidR="00C62A4A">
              <w:rPr>
                <w:b/>
                <w:bCs/>
              </w:rPr>
              <w:t>P</w:t>
            </w:r>
            <w:r w:rsidRPr="00A4174E">
              <w:rPr>
                <w:b/>
                <w:bCs/>
              </w:rPr>
              <w:t xml:space="preserve">rocess </w:t>
            </w:r>
            <w:r w:rsidR="00C62A4A">
              <w:rPr>
                <w:b/>
                <w:bCs/>
              </w:rPr>
              <w:t>T</w:t>
            </w:r>
            <w:r w:rsidRPr="00A4174E">
              <w:rPr>
                <w:b/>
                <w:bCs/>
              </w:rPr>
              <w:t>ool.</w:t>
            </w:r>
          </w:p>
          <w:p w14:paraId="66B31D43" w14:textId="77777777" w:rsidR="00787B00" w:rsidRPr="00694D0A" w:rsidRDefault="00787B00" w:rsidP="00787B00">
            <w:pPr>
              <w:keepNext/>
              <w:keepLines/>
              <w:outlineLvl w:val="5"/>
              <w:rPr>
                <w:rFonts w:eastAsia="SimSun"/>
                <w:lang w:eastAsia="zh-CN"/>
              </w:rPr>
            </w:pPr>
            <w:r w:rsidRPr="00694D0A">
              <w:rPr>
                <w:rFonts w:eastAsia="SimSun"/>
                <w:lang w:eastAsia="zh-CN"/>
              </w:rPr>
              <w:t xml:space="preserve">Show slide 4 of the </w:t>
            </w:r>
            <w:r w:rsidRPr="00694D0A">
              <w:rPr>
                <w:rFonts w:eastAsia="SimSun"/>
                <w:color w:val="0000FF"/>
                <w:lang w:eastAsia="zh-CN"/>
              </w:rPr>
              <w:t xml:space="preserve">4.2 Explaining How </w:t>
            </w:r>
            <w:r>
              <w:rPr>
                <w:rFonts w:eastAsia="SimSun"/>
                <w:color w:val="0000FF"/>
                <w:lang w:eastAsia="zh-CN"/>
              </w:rPr>
              <w:t>Potato Plants</w:t>
            </w:r>
            <w:r w:rsidRPr="00694D0A">
              <w:rPr>
                <w:rFonts w:eastAsia="SimSun"/>
                <w:color w:val="0000FF"/>
                <w:lang w:eastAsia="zh-CN"/>
              </w:rPr>
              <w:t xml:space="preserve"> Move and Function: Cellular Respiration PPT</w:t>
            </w:r>
            <w:r w:rsidRPr="00694D0A">
              <w:rPr>
                <w:rFonts w:eastAsia="SimSun"/>
                <w:lang w:eastAsia="zh-CN"/>
              </w:rPr>
              <w:t xml:space="preserve">. Give each student one copy of </w:t>
            </w:r>
            <w:r w:rsidRPr="00694D0A">
              <w:rPr>
                <w:rFonts w:eastAsia="SimSun"/>
                <w:color w:val="0000FF"/>
                <w:lang w:eastAsia="zh-CN"/>
              </w:rPr>
              <w:t xml:space="preserve">4.2 Explanations Tool for </w:t>
            </w:r>
            <w:r>
              <w:rPr>
                <w:rFonts w:eastAsia="SimSun"/>
                <w:color w:val="0000FF"/>
                <w:lang w:eastAsia="zh-CN"/>
              </w:rPr>
              <w:t xml:space="preserve">Potato </w:t>
            </w:r>
            <w:r w:rsidRPr="00694D0A">
              <w:rPr>
                <w:rFonts w:eastAsia="SimSun"/>
                <w:color w:val="0000FF"/>
                <w:lang w:eastAsia="zh-CN"/>
              </w:rPr>
              <w:t>Cellular Respiration</w:t>
            </w:r>
            <w:r w:rsidRPr="00694D0A">
              <w:rPr>
                <w:rFonts w:eastAsia="SimSun"/>
                <w:lang w:eastAsia="zh-CN"/>
              </w:rPr>
              <w:t xml:space="preserve">. </w:t>
            </w:r>
          </w:p>
          <w:p w14:paraId="00769233" w14:textId="1BEEADDD" w:rsidR="00787B00" w:rsidRPr="00694D0A" w:rsidRDefault="00787B00" w:rsidP="00C04457">
            <w:pPr>
              <w:pStyle w:val="ListParagraph"/>
              <w:numPr>
                <w:ilvl w:val="0"/>
                <w:numId w:val="34"/>
              </w:numPr>
              <w:ind w:left="340"/>
              <w:rPr>
                <w:rFonts w:eastAsia="SimSun"/>
                <w:lang w:eastAsia="zh-CN"/>
              </w:rPr>
            </w:pPr>
            <w:r w:rsidRPr="00694D0A">
              <w:rPr>
                <w:rFonts w:eastAsia="SimSun"/>
                <w:lang w:eastAsia="zh-CN"/>
              </w:rPr>
              <w:t xml:space="preserve">Tell students that in this part of the </w:t>
            </w:r>
            <w:r w:rsidR="00C62A4A">
              <w:rPr>
                <w:rFonts w:eastAsia="SimSun"/>
                <w:lang w:eastAsia="zh-CN"/>
              </w:rPr>
              <w:t>unit</w:t>
            </w:r>
            <w:r w:rsidRPr="00694D0A">
              <w:rPr>
                <w:rFonts w:eastAsia="SimSun"/>
                <w:lang w:eastAsia="zh-CN"/>
              </w:rPr>
              <w:t xml:space="preserve">, they will combine everything they learned about how </w:t>
            </w:r>
            <w:r>
              <w:rPr>
                <w:rFonts w:eastAsia="SimSun"/>
                <w:lang w:eastAsia="zh-CN"/>
              </w:rPr>
              <w:t>plants</w:t>
            </w:r>
            <w:r w:rsidRPr="00694D0A">
              <w:rPr>
                <w:rFonts w:eastAsia="SimSun"/>
                <w:lang w:eastAsia="zh-CN"/>
              </w:rPr>
              <w:t xml:space="preserve"> use food to move and</w:t>
            </w:r>
            <w:r w:rsidRPr="008A37B3">
              <w:rPr>
                <w:rFonts w:eastAsia="SimSun"/>
                <w:lang w:eastAsia="zh-CN"/>
              </w:rPr>
              <w:t xml:space="preserve"> function into an explanation.</w:t>
            </w:r>
          </w:p>
          <w:p w14:paraId="4CAC5B90" w14:textId="2E90ABE3" w:rsidR="00C62A4A" w:rsidRDefault="00787B00" w:rsidP="00C04457">
            <w:pPr>
              <w:pStyle w:val="ListParagraph"/>
              <w:numPr>
                <w:ilvl w:val="0"/>
                <w:numId w:val="34"/>
              </w:numPr>
              <w:ind w:left="340"/>
              <w:rPr>
                <w:rFonts w:eastAsia="SimSun"/>
                <w:lang w:eastAsia="zh-CN"/>
              </w:rPr>
            </w:pPr>
            <w:r w:rsidRPr="00694D0A">
              <w:rPr>
                <w:rFonts w:eastAsia="SimSun"/>
                <w:lang w:eastAsia="zh-CN"/>
              </w:rPr>
              <w:t xml:space="preserve">Remind them to consider both their evidence from the investigation as well as what they learned in the molecular modeling activity to construct their explanations. </w:t>
            </w:r>
          </w:p>
          <w:p w14:paraId="489D91FB" w14:textId="77777777" w:rsidR="00240C97" w:rsidRPr="00C62A4A" w:rsidRDefault="00787B00" w:rsidP="00C04457">
            <w:pPr>
              <w:pStyle w:val="ListParagraph"/>
              <w:numPr>
                <w:ilvl w:val="0"/>
                <w:numId w:val="34"/>
              </w:numPr>
              <w:ind w:left="340"/>
              <w:rPr>
                <w:color w:val="008000"/>
              </w:rPr>
            </w:pPr>
            <w:r w:rsidRPr="0072321E">
              <w:rPr>
                <w:rFonts w:eastAsia="SimSun"/>
                <w:lang w:eastAsia="zh-CN"/>
              </w:rPr>
              <w:t>Give students about 10 minutes to complete the Explanations process tool.</w:t>
            </w:r>
          </w:p>
        </w:tc>
      </w:tr>
      <w:tr w:rsidR="00787B00" w:rsidRPr="00D438F2" w14:paraId="32BB9B85" w14:textId="77777777" w:rsidTr="00ED075E">
        <w:tc>
          <w:tcPr>
            <w:tcW w:w="5000" w:type="pct"/>
          </w:tcPr>
          <w:p w14:paraId="7FC857BF" w14:textId="77777777" w:rsidR="00787B00" w:rsidRDefault="00F776E5" w:rsidP="00917547">
            <w:pPr>
              <w:pStyle w:val="ListParagraph"/>
              <w:numPr>
                <w:ilvl w:val="0"/>
                <w:numId w:val="3"/>
              </w:numPr>
              <w:rPr>
                <w:b/>
                <w:bCs/>
              </w:rPr>
            </w:pPr>
            <w:r w:rsidRPr="00CE2DFA">
              <w:rPr>
                <w:b/>
                <w:bCs/>
              </w:rPr>
              <w:t>Have students share explanations with each other.</w:t>
            </w:r>
          </w:p>
          <w:p w14:paraId="43DB35A5" w14:textId="77777777" w:rsidR="00F776E5" w:rsidRPr="00694D0A" w:rsidRDefault="00F776E5" w:rsidP="00F776E5">
            <w:pPr>
              <w:keepNext/>
              <w:keepLines/>
              <w:outlineLvl w:val="5"/>
              <w:rPr>
                <w:rFonts w:eastAsia="SimSun"/>
                <w:bCs/>
                <w:lang w:eastAsia="zh-CN"/>
              </w:rPr>
            </w:pPr>
            <w:r w:rsidRPr="00694D0A">
              <w:rPr>
                <w:rFonts w:eastAsia="SimSun"/>
                <w:bCs/>
                <w:lang w:eastAsia="zh-CN"/>
              </w:rPr>
              <w:t xml:space="preserve">Show slide 5 of the </w:t>
            </w:r>
            <w:r w:rsidRPr="00694D0A">
              <w:rPr>
                <w:rFonts w:eastAsia="SimSun"/>
                <w:bCs/>
                <w:color w:val="0000FF"/>
                <w:lang w:eastAsia="zh-CN"/>
              </w:rPr>
              <w:t xml:space="preserve">4.2 Explaining How </w:t>
            </w:r>
            <w:r>
              <w:rPr>
                <w:rFonts w:eastAsia="SimSun"/>
                <w:bCs/>
                <w:color w:val="0000FF"/>
                <w:lang w:eastAsia="zh-CN"/>
              </w:rPr>
              <w:t>Potato Plants</w:t>
            </w:r>
            <w:r w:rsidRPr="00694D0A">
              <w:rPr>
                <w:rFonts w:eastAsia="SimSun"/>
                <w:bCs/>
                <w:color w:val="0000FF"/>
                <w:lang w:eastAsia="zh-CN"/>
              </w:rPr>
              <w:t xml:space="preserve"> Move and Function: Cellular Respiration PPT</w:t>
            </w:r>
            <w:r w:rsidRPr="00694D0A">
              <w:rPr>
                <w:rFonts w:eastAsia="SimSun"/>
                <w:bCs/>
                <w:lang w:eastAsia="zh-CN"/>
              </w:rPr>
              <w:t>. Divide students into pairs and have them compare explanations for the Three Questions and the final explanation on the process tool.</w:t>
            </w:r>
          </w:p>
          <w:p w14:paraId="4BA5CD23" w14:textId="77777777" w:rsidR="00F776E5" w:rsidRPr="00F776E5" w:rsidRDefault="00F776E5" w:rsidP="00F776E5">
            <w:pPr>
              <w:rPr>
                <w:b/>
                <w:bCs/>
              </w:rPr>
            </w:pPr>
            <w:r w:rsidRPr="00CE2DFA">
              <w:rPr>
                <w:rFonts w:eastAsia="SimSun"/>
                <w:bCs/>
                <w:lang w:eastAsia="zh-CN"/>
              </w:rPr>
              <w:t xml:space="preserve">Have students use the </w:t>
            </w:r>
            <w:r w:rsidRPr="0040777F">
              <w:rPr>
                <w:rFonts w:eastAsia="SimSun"/>
                <w:bCs/>
                <w:color w:val="00B050"/>
                <w:lang w:eastAsia="zh-CN"/>
              </w:rPr>
              <w:t xml:space="preserve">Three Questions 11 x 17 Poster </w:t>
            </w:r>
            <w:r w:rsidRPr="00CE2DFA">
              <w:rPr>
                <w:rFonts w:eastAsia="SimSun"/>
                <w:bCs/>
                <w:lang w:eastAsia="zh-CN"/>
              </w:rPr>
              <w:t xml:space="preserve">(or </w:t>
            </w:r>
            <w:r w:rsidRPr="0040777F">
              <w:rPr>
                <w:rFonts w:eastAsia="SimSun"/>
                <w:bCs/>
                <w:color w:val="00B050"/>
                <w:lang w:eastAsia="zh-CN"/>
              </w:rPr>
              <w:t>Handout</w:t>
            </w:r>
            <w:r w:rsidRPr="00CE2DFA">
              <w:rPr>
                <w:rFonts w:eastAsia="SimSun"/>
                <w:bCs/>
                <w:lang w:eastAsia="zh-CN"/>
              </w:rPr>
              <w:t>) as a reference. Have students check their explanations with the middle and right-hand columns of the poster to make sure they are following the “rules.”</w:t>
            </w:r>
          </w:p>
        </w:tc>
      </w:tr>
      <w:tr w:rsidR="00787B00" w:rsidRPr="00D438F2" w14:paraId="3EF573A8" w14:textId="77777777" w:rsidTr="00ED075E">
        <w:tc>
          <w:tcPr>
            <w:tcW w:w="5000" w:type="pct"/>
          </w:tcPr>
          <w:p w14:paraId="624A150E" w14:textId="77777777" w:rsidR="00787B00" w:rsidRDefault="00F776E5" w:rsidP="00917547">
            <w:pPr>
              <w:pStyle w:val="ListParagraph"/>
              <w:numPr>
                <w:ilvl w:val="0"/>
                <w:numId w:val="3"/>
              </w:numPr>
              <w:rPr>
                <w:b/>
                <w:bCs/>
              </w:rPr>
            </w:pPr>
            <w:r w:rsidRPr="00CE2DFA">
              <w:rPr>
                <w:b/>
                <w:bCs/>
              </w:rPr>
              <w:t>Have students think about how cellular respiration answers the Matter Movement question.</w:t>
            </w:r>
          </w:p>
          <w:p w14:paraId="4F16AED3" w14:textId="7F1EEA91" w:rsidR="00F776E5" w:rsidRDefault="00F776E5" w:rsidP="00F776E5">
            <w:pPr>
              <w:rPr>
                <w:bCs/>
                <w:color w:val="0000FF"/>
              </w:rPr>
            </w:pPr>
            <w:r>
              <w:rPr>
                <w:bCs/>
              </w:rPr>
              <w:t>Use slides 6-1</w:t>
            </w:r>
            <w:r w:rsidR="00CA577F">
              <w:rPr>
                <w:bCs/>
              </w:rPr>
              <w:t>0</w:t>
            </w:r>
            <w:r w:rsidRPr="00366FA9">
              <w:rPr>
                <w:bCs/>
              </w:rPr>
              <w:t xml:space="preserve"> in the PPT to have the students discuss what is happening to matter during cellular respiration and to have them check their answers to the Matter Movement Question on their </w:t>
            </w:r>
            <w:r w:rsidRPr="00CE2DFA">
              <w:rPr>
                <w:bCs/>
                <w:color w:val="0000FF"/>
              </w:rPr>
              <w:t xml:space="preserve">4.2 Explanations Tool for </w:t>
            </w:r>
            <w:r>
              <w:rPr>
                <w:bCs/>
                <w:color w:val="0000FF"/>
              </w:rPr>
              <w:t>Potato Cellular Respiration.</w:t>
            </w:r>
          </w:p>
          <w:p w14:paraId="343DAE58" w14:textId="77777777" w:rsidR="00F776E5" w:rsidRPr="00CE2DFA" w:rsidRDefault="00F776E5" w:rsidP="00C04457">
            <w:pPr>
              <w:pStyle w:val="ListParagraph"/>
              <w:numPr>
                <w:ilvl w:val="0"/>
                <w:numId w:val="35"/>
              </w:numPr>
              <w:ind w:left="340"/>
              <w:rPr>
                <w:bCs/>
                <w:color w:val="0000FF"/>
              </w:rPr>
            </w:pPr>
            <w:r w:rsidRPr="00581703">
              <w:rPr>
                <w:bCs/>
              </w:rPr>
              <w:t>Show students slide 6-8</w:t>
            </w:r>
            <w:r w:rsidRPr="00CE2DFA">
              <w:rPr>
                <w:bCs/>
              </w:rPr>
              <w:t xml:space="preserve"> to have them think about where atoms are moving from and moving to during cellular respiration. </w:t>
            </w:r>
          </w:p>
          <w:p w14:paraId="78709272" w14:textId="589A9C73" w:rsidR="00C62A4A" w:rsidRPr="00CE2DFA" w:rsidRDefault="00F776E5" w:rsidP="00C04457">
            <w:pPr>
              <w:pStyle w:val="ListParagraph"/>
              <w:numPr>
                <w:ilvl w:val="0"/>
                <w:numId w:val="35"/>
              </w:numPr>
              <w:ind w:left="340"/>
              <w:rPr>
                <w:bCs/>
                <w:color w:val="0000FF"/>
              </w:rPr>
            </w:pPr>
            <w:r>
              <w:rPr>
                <w:bCs/>
              </w:rPr>
              <w:t>Display slides 9-1</w:t>
            </w:r>
            <w:r w:rsidR="00CA577F">
              <w:rPr>
                <w:bCs/>
              </w:rPr>
              <w:t>0</w:t>
            </w:r>
            <w:r w:rsidRPr="00750482">
              <w:rPr>
                <w:bCs/>
              </w:rPr>
              <w:t xml:space="preserve"> </w:t>
            </w:r>
            <w:r w:rsidRPr="00CE2DFA">
              <w:rPr>
                <w:bCs/>
              </w:rPr>
              <w:t xml:space="preserve">to have students compare their answers to the Matter Movement Question with the answers on the slide. Students only need to have arrows showing the movement of molecules into and out of the cell. Have students use a different colored writing utensil to make any needed changes to their answers. Allow students to ask questions if they do not understand why their ideas are incorrect. </w:t>
            </w:r>
          </w:p>
          <w:p w14:paraId="2D8AC006" w14:textId="77777777" w:rsidR="00F776E5" w:rsidRPr="001D6147" w:rsidRDefault="00F776E5" w:rsidP="00C04457">
            <w:pPr>
              <w:pStyle w:val="ListParagraph"/>
              <w:numPr>
                <w:ilvl w:val="0"/>
                <w:numId w:val="35"/>
              </w:numPr>
              <w:ind w:left="340"/>
              <w:rPr>
                <w:b/>
                <w:bCs/>
              </w:rPr>
            </w:pPr>
            <w:r w:rsidRPr="0072321E">
              <w:rPr>
                <w:bCs/>
              </w:rPr>
              <w:t>If students have model explanations to share, display student work and discuss. If students hav</w:t>
            </w:r>
            <w:r w:rsidRPr="001D6147">
              <w:rPr>
                <w:bCs/>
              </w:rPr>
              <w:t>e common areas of weakness in their explanations, ask for a volunteer to share, display student work, and discuss ways of strengthening the response.</w:t>
            </w:r>
          </w:p>
        </w:tc>
      </w:tr>
      <w:tr w:rsidR="00787B00" w:rsidRPr="00D438F2" w14:paraId="0F240639" w14:textId="77777777" w:rsidTr="00ED075E">
        <w:tc>
          <w:tcPr>
            <w:tcW w:w="5000" w:type="pct"/>
          </w:tcPr>
          <w:p w14:paraId="6962C6D3" w14:textId="77777777" w:rsidR="00F776E5" w:rsidRPr="00CE2DFA" w:rsidRDefault="00F776E5" w:rsidP="00917547">
            <w:pPr>
              <w:pStyle w:val="ListParagraph"/>
              <w:numPr>
                <w:ilvl w:val="0"/>
                <w:numId w:val="3"/>
              </w:numPr>
              <w:rPr>
                <w:b/>
              </w:rPr>
            </w:pPr>
            <w:r w:rsidRPr="00CE2DFA">
              <w:rPr>
                <w:b/>
              </w:rPr>
              <w:t>Have students think about how cellular respiration also answers the Matter Change Question.</w:t>
            </w:r>
          </w:p>
          <w:p w14:paraId="0D7281D8" w14:textId="3E70CB6F" w:rsidR="00F776E5" w:rsidRPr="00694D0A" w:rsidRDefault="00F776E5" w:rsidP="00F776E5">
            <w:r>
              <w:t xml:space="preserve">Show slide </w:t>
            </w:r>
            <w:r>
              <w:rPr>
                <w:rFonts w:eastAsia="SimSun"/>
                <w:lang w:eastAsia="zh-CN"/>
              </w:rPr>
              <w:t>1</w:t>
            </w:r>
            <w:r w:rsidR="00CA577F">
              <w:rPr>
                <w:rFonts w:eastAsia="SimSun"/>
                <w:lang w:eastAsia="zh-CN"/>
              </w:rPr>
              <w:t>1</w:t>
            </w:r>
            <w:r w:rsidRPr="00694D0A">
              <w:t xml:space="preserve"> to </w:t>
            </w:r>
            <w:r>
              <w:t>have student consider the Matter Change Question.</w:t>
            </w:r>
            <w:r w:rsidRPr="00694D0A">
              <w:t xml:space="preserve"> </w:t>
            </w:r>
          </w:p>
          <w:p w14:paraId="6CFC2FDB" w14:textId="1438679C" w:rsidR="00C62A4A" w:rsidRPr="0050227E" w:rsidRDefault="00F776E5" w:rsidP="00C04457">
            <w:pPr>
              <w:pStyle w:val="ListParagraph"/>
              <w:numPr>
                <w:ilvl w:val="0"/>
                <w:numId w:val="36"/>
              </w:numPr>
              <w:ind w:left="340"/>
            </w:pPr>
            <w:r>
              <w:rPr>
                <w:bCs/>
              </w:rPr>
              <w:t>Display slides 1</w:t>
            </w:r>
            <w:r w:rsidR="00CA577F">
              <w:rPr>
                <w:bCs/>
              </w:rPr>
              <w:t>2</w:t>
            </w:r>
            <w:r w:rsidR="00E400B5">
              <w:rPr>
                <w:bCs/>
              </w:rPr>
              <w:t>-1</w:t>
            </w:r>
            <w:r w:rsidR="00CA577F">
              <w:rPr>
                <w:bCs/>
              </w:rPr>
              <w:t>3</w:t>
            </w:r>
            <w:r>
              <w:rPr>
                <w:bCs/>
              </w:rPr>
              <w:t xml:space="preserve"> to</w:t>
            </w:r>
            <w:r w:rsidRPr="0050227E">
              <w:rPr>
                <w:bCs/>
              </w:rPr>
              <w:t xml:space="preserve"> have students compare their answers to the Matter </w:t>
            </w:r>
            <w:r>
              <w:rPr>
                <w:bCs/>
              </w:rPr>
              <w:t>Change</w:t>
            </w:r>
            <w:r w:rsidRPr="0050227E">
              <w:rPr>
                <w:bCs/>
              </w:rPr>
              <w:t xml:space="preserve"> Question </w:t>
            </w:r>
            <w:r>
              <w:rPr>
                <w:bCs/>
              </w:rPr>
              <w:t xml:space="preserve">on the </w:t>
            </w:r>
            <w:r w:rsidRPr="00A30102">
              <w:rPr>
                <w:color w:val="0000FF"/>
              </w:rPr>
              <w:t>4.</w:t>
            </w:r>
            <w:r>
              <w:rPr>
                <w:color w:val="0000FF"/>
              </w:rPr>
              <w:t>2</w:t>
            </w:r>
            <w:r w:rsidRPr="00A30102">
              <w:rPr>
                <w:color w:val="0000FF"/>
              </w:rPr>
              <w:t xml:space="preserve"> Explanations Tool for </w:t>
            </w:r>
            <w:r>
              <w:rPr>
                <w:color w:val="0000FF"/>
              </w:rPr>
              <w:t xml:space="preserve">Potato </w:t>
            </w:r>
            <w:r w:rsidRPr="00A30102">
              <w:rPr>
                <w:color w:val="0000FF"/>
              </w:rPr>
              <w:t>Cellular Respiration</w:t>
            </w:r>
            <w:r>
              <w:rPr>
                <w:bCs/>
              </w:rPr>
              <w:t xml:space="preserve"> </w:t>
            </w:r>
            <w:r w:rsidRPr="0050227E">
              <w:rPr>
                <w:bCs/>
              </w:rPr>
              <w:t xml:space="preserve">with the answers on the slide. Have students use a different colored writing utensil to make any needed changes to their answers. Allow students to ask questions if they do not understand why their ideas are incorrect. </w:t>
            </w:r>
          </w:p>
          <w:p w14:paraId="02B905E6" w14:textId="77777777" w:rsidR="00787B00" w:rsidRPr="00C62A4A" w:rsidRDefault="00F776E5" w:rsidP="00C04457">
            <w:pPr>
              <w:pStyle w:val="ListParagraph"/>
              <w:numPr>
                <w:ilvl w:val="0"/>
                <w:numId w:val="36"/>
              </w:numPr>
              <w:ind w:left="340"/>
              <w:rPr>
                <w:b/>
              </w:rPr>
            </w:pPr>
            <w:r w:rsidRPr="0072321E">
              <w:rPr>
                <w:bCs/>
              </w:rPr>
              <w:t>If students have model explanations to share, display student work and discuss. If students have common areas of weakness in their explanations, ask for a volunteer to share, display student work, and discuss ways of strengthening the response.</w:t>
            </w:r>
          </w:p>
        </w:tc>
      </w:tr>
      <w:tr w:rsidR="00E400B5" w:rsidRPr="00D438F2" w14:paraId="57B0C53C" w14:textId="77777777" w:rsidTr="00ED075E">
        <w:tc>
          <w:tcPr>
            <w:tcW w:w="5000" w:type="pct"/>
          </w:tcPr>
          <w:p w14:paraId="4CB18DF8" w14:textId="543D21B2" w:rsidR="00E400B5" w:rsidRDefault="00E400B5" w:rsidP="00917547">
            <w:pPr>
              <w:pStyle w:val="ListParagraph"/>
              <w:numPr>
                <w:ilvl w:val="0"/>
                <w:numId w:val="3"/>
              </w:numPr>
              <w:rPr>
                <w:b/>
              </w:rPr>
            </w:pPr>
            <w:r>
              <w:rPr>
                <w:b/>
              </w:rPr>
              <w:lastRenderedPageBreak/>
              <w:t>Discuss how cellular respiration helps to answer the Energy Change Question.</w:t>
            </w:r>
          </w:p>
          <w:p w14:paraId="4E2F0786" w14:textId="7FFCC3F0" w:rsidR="00E400B5" w:rsidRPr="00694D0A" w:rsidRDefault="00E400B5" w:rsidP="00E400B5">
            <w:r>
              <w:t xml:space="preserve">Show slide </w:t>
            </w:r>
            <w:r>
              <w:rPr>
                <w:rFonts w:eastAsia="SimSun"/>
                <w:lang w:eastAsia="zh-CN"/>
              </w:rPr>
              <w:t>1</w:t>
            </w:r>
            <w:r w:rsidR="00CA577F">
              <w:rPr>
                <w:rFonts w:eastAsia="SimSun"/>
                <w:lang w:eastAsia="zh-CN"/>
              </w:rPr>
              <w:t>4</w:t>
            </w:r>
            <w:r w:rsidRPr="00694D0A">
              <w:t xml:space="preserve"> to </w:t>
            </w:r>
            <w:r>
              <w:t>have student consider the Energy Change Question.</w:t>
            </w:r>
            <w:r w:rsidRPr="00694D0A">
              <w:t xml:space="preserve"> </w:t>
            </w:r>
          </w:p>
          <w:p w14:paraId="2C02A5AE" w14:textId="55A87356" w:rsidR="00E400B5" w:rsidRPr="00E400B5" w:rsidRDefault="00E400B5" w:rsidP="00C04457">
            <w:pPr>
              <w:pStyle w:val="ListParagraph"/>
              <w:numPr>
                <w:ilvl w:val="0"/>
                <w:numId w:val="36"/>
              </w:numPr>
              <w:ind w:left="340" w:hanging="358"/>
            </w:pPr>
            <w:r>
              <w:rPr>
                <w:bCs/>
              </w:rPr>
              <w:t>Display slide 1</w:t>
            </w:r>
            <w:r w:rsidR="00CA577F">
              <w:rPr>
                <w:bCs/>
              </w:rPr>
              <w:t>5</w:t>
            </w:r>
            <w:r>
              <w:rPr>
                <w:bCs/>
              </w:rPr>
              <w:t xml:space="preserve"> to</w:t>
            </w:r>
            <w:r w:rsidRPr="0050227E">
              <w:rPr>
                <w:bCs/>
              </w:rPr>
              <w:t xml:space="preserve"> have students compare their answers to the </w:t>
            </w:r>
            <w:r>
              <w:rPr>
                <w:bCs/>
              </w:rPr>
              <w:t>Energy</w:t>
            </w:r>
            <w:r w:rsidRPr="0050227E">
              <w:rPr>
                <w:bCs/>
              </w:rPr>
              <w:t xml:space="preserve"> </w:t>
            </w:r>
            <w:r>
              <w:rPr>
                <w:bCs/>
              </w:rPr>
              <w:t>Change</w:t>
            </w:r>
            <w:r w:rsidRPr="0050227E">
              <w:rPr>
                <w:bCs/>
              </w:rPr>
              <w:t xml:space="preserve"> Question </w:t>
            </w:r>
            <w:r>
              <w:rPr>
                <w:bCs/>
              </w:rPr>
              <w:t xml:space="preserve">on the </w:t>
            </w:r>
            <w:r w:rsidRPr="00A30102">
              <w:rPr>
                <w:color w:val="0000FF"/>
              </w:rPr>
              <w:t>4</w:t>
            </w:r>
            <w:r w:rsidRPr="00306052">
              <w:rPr>
                <w:color w:val="0000FF"/>
              </w:rPr>
              <w:t>.2 Explanations Tool for Potato Cellular Respiration</w:t>
            </w:r>
            <w:r>
              <w:rPr>
                <w:bCs/>
              </w:rPr>
              <w:t xml:space="preserve"> </w:t>
            </w:r>
            <w:r w:rsidRPr="0050227E">
              <w:rPr>
                <w:bCs/>
              </w:rPr>
              <w:t>with the answers on the slide. Have students use a different colored writing utensil to make any needed changes to their answers. Allow students to ask questions if they do not understand why their ideas are incorrect.</w:t>
            </w:r>
          </w:p>
          <w:p w14:paraId="1D42D0B5" w14:textId="52EB7E3F" w:rsidR="00C62A4A" w:rsidRPr="00750482" w:rsidRDefault="00E400B5" w:rsidP="00C04457">
            <w:pPr>
              <w:pStyle w:val="ListParagraph"/>
              <w:numPr>
                <w:ilvl w:val="0"/>
                <w:numId w:val="37"/>
              </w:numPr>
              <w:ind w:left="340" w:hanging="358"/>
            </w:pPr>
            <w:r>
              <w:rPr>
                <w:bCs/>
              </w:rPr>
              <w:t>If students have model explanations to share, display student</w:t>
            </w:r>
            <w:r w:rsidRPr="00694D0A">
              <w:rPr>
                <w:bCs/>
              </w:rPr>
              <w:t xml:space="preserve"> </w:t>
            </w:r>
            <w:r>
              <w:rPr>
                <w:bCs/>
              </w:rPr>
              <w:t>work and discuss</w:t>
            </w:r>
            <w:r w:rsidRPr="00694D0A">
              <w:rPr>
                <w:bCs/>
              </w:rPr>
              <w:t>. If students have common areas of weakness in their explanations, ask for a volunteer to share, display student work, and discuss ways of strengthening the response.</w:t>
            </w:r>
          </w:p>
          <w:p w14:paraId="15E6F0CE" w14:textId="5ECC7406" w:rsidR="00E400B5" w:rsidRPr="00E400B5" w:rsidRDefault="00E400B5" w:rsidP="00C04457">
            <w:pPr>
              <w:pStyle w:val="ListParagraph"/>
              <w:numPr>
                <w:ilvl w:val="0"/>
                <w:numId w:val="37"/>
              </w:numPr>
              <w:ind w:left="340" w:hanging="358"/>
            </w:pPr>
            <w:r>
              <w:t>Have students consider how these answers address Energy Change at macroscopic, atomic-molecular, and cellular scales.</w:t>
            </w:r>
          </w:p>
        </w:tc>
      </w:tr>
      <w:tr w:rsidR="00E400B5" w:rsidRPr="00D438F2" w14:paraId="057C4F6D" w14:textId="77777777" w:rsidTr="00ED075E">
        <w:tc>
          <w:tcPr>
            <w:tcW w:w="5000" w:type="pct"/>
          </w:tcPr>
          <w:p w14:paraId="6CE51E67" w14:textId="3D619D59" w:rsidR="00E400B5" w:rsidRDefault="00E400B5" w:rsidP="00917547">
            <w:pPr>
              <w:pStyle w:val="ListParagraph"/>
              <w:numPr>
                <w:ilvl w:val="0"/>
                <w:numId w:val="3"/>
              </w:numPr>
              <w:rPr>
                <w:b/>
              </w:rPr>
            </w:pPr>
            <w:r>
              <w:rPr>
                <w:b/>
              </w:rPr>
              <w:t>Using the Plants Matter Tracing Tool, have students answer the question: How does cellular respiration fit into the story of how plants grow and function</w:t>
            </w:r>
            <w:r w:rsidR="00842B0B">
              <w:rPr>
                <w:b/>
              </w:rPr>
              <w:t>?</w:t>
            </w:r>
          </w:p>
          <w:p w14:paraId="4BD4FB0E" w14:textId="39ECEBAE" w:rsidR="00E400B5" w:rsidRDefault="00E400B5" w:rsidP="0072321E">
            <w:pPr>
              <w:rPr>
                <w:lang w:eastAsia="zh-CN"/>
              </w:rPr>
            </w:pPr>
            <w:r>
              <w:t xml:space="preserve">Show slide </w:t>
            </w:r>
            <w:r w:rsidRPr="0072321E">
              <w:rPr>
                <w:rFonts w:eastAsia="SimSun"/>
                <w:lang w:eastAsia="zh-CN"/>
              </w:rPr>
              <w:t>17</w:t>
            </w:r>
            <w:r>
              <w:rPr>
                <w:lang w:eastAsia="zh-CN"/>
              </w:rPr>
              <w:t xml:space="preserve"> and have students pull out their </w:t>
            </w:r>
            <w:r w:rsidRPr="00C04457">
              <w:rPr>
                <w:color w:val="0000FF"/>
                <w:lang w:eastAsia="zh-CN"/>
              </w:rPr>
              <w:t>Plants Matter Tracing Tool</w:t>
            </w:r>
            <w:r>
              <w:rPr>
                <w:lang w:eastAsia="zh-CN"/>
              </w:rPr>
              <w:t>.</w:t>
            </w:r>
            <w:r w:rsidR="00306052">
              <w:rPr>
                <w:lang w:eastAsia="zh-CN"/>
              </w:rPr>
              <w:t xml:space="preserve"> Allow students to complete their tools</w:t>
            </w:r>
            <w:r w:rsidR="00715D93">
              <w:rPr>
                <w:lang w:eastAsia="zh-CN"/>
              </w:rPr>
              <w:t>,</w:t>
            </w:r>
            <w:r w:rsidR="00306052">
              <w:rPr>
                <w:lang w:eastAsia="zh-CN"/>
              </w:rPr>
              <w:t xml:space="preserve"> keeping in mind the discussion that just took place.</w:t>
            </w:r>
          </w:p>
          <w:p w14:paraId="338B63B1" w14:textId="17CA8600" w:rsidR="00E400B5" w:rsidRPr="00306052" w:rsidRDefault="00306052" w:rsidP="00C04457">
            <w:pPr>
              <w:pStyle w:val="ListParagraph"/>
              <w:numPr>
                <w:ilvl w:val="0"/>
                <w:numId w:val="37"/>
              </w:numPr>
              <w:ind w:left="340"/>
            </w:pPr>
            <w:r>
              <w:t xml:space="preserve">Display slide 18 to have students check their arrows on the </w:t>
            </w:r>
            <w:r w:rsidRPr="00C04457">
              <w:rPr>
                <w:color w:val="0000FF"/>
              </w:rPr>
              <w:t>Plants Matter Tracing Tool.</w:t>
            </w:r>
            <w:r>
              <w:rPr>
                <w:color w:val="0000FF"/>
              </w:rPr>
              <w:t xml:space="preserve"> </w:t>
            </w:r>
            <w:r>
              <w:rPr>
                <w:color w:val="000000" w:themeColor="text1"/>
              </w:rPr>
              <w:t>Allow for corrections if necessary.</w:t>
            </w:r>
          </w:p>
        </w:tc>
      </w:tr>
      <w:tr w:rsidR="00F776E5" w:rsidRPr="00D438F2" w14:paraId="27E40484" w14:textId="77777777" w:rsidTr="00ED075E">
        <w:tc>
          <w:tcPr>
            <w:tcW w:w="5000" w:type="pct"/>
          </w:tcPr>
          <w:p w14:paraId="31A34BC1" w14:textId="77777777" w:rsidR="00F776E5" w:rsidRPr="00F776E5" w:rsidRDefault="00F776E5" w:rsidP="00917547">
            <w:pPr>
              <w:pStyle w:val="ListParagraph"/>
              <w:numPr>
                <w:ilvl w:val="0"/>
                <w:numId w:val="3"/>
              </w:numPr>
              <w:rPr>
                <w:b/>
              </w:rPr>
            </w:pPr>
            <w:r>
              <w:rPr>
                <w:b/>
              </w:rPr>
              <w:t>(</w:t>
            </w:r>
            <w:r w:rsidRPr="00B35D2F">
              <w:rPr>
                <w:b/>
                <w:bCs/>
              </w:rPr>
              <w:t>Optional) Have students critique example explanations</w:t>
            </w:r>
          </w:p>
          <w:p w14:paraId="609DF344" w14:textId="5CDAA4E8" w:rsidR="00F776E5" w:rsidRDefault="00F776E5" w:rsidP="00F776E5">
            <w:pPr>
              <w:keepNext/>
              <w:keepLines/>
              <w:outlineLvl w:val="5"/>
              <w:rPr>
                <w:bCs/>
              </w:rPr>
            </w:pPr>
            <w:r>
              <w:rPr>
                <w:bCs/>
              </w:rPr>
              <w:t>Have students look at two handouts: (a) t</w:t>
            </w:r>
            <w:r w:rsidRPr="00A52FCF">
              <w:t xml:space="preserve">he </w:t>
            </w:r>
            <w:r w:rsidRPr="0040777F">
              <w:rPr>
                <w:color w:val="00B050"/>
              </w:rPr>
              <w:t>Three Questions Handout</w:t>
            </w:r>
            <w:r>
              <w:rPr>
                <w:bCs/>
              </w:rPr>
              <w:t xml:space="preserve">, and (b) the </w:t>
            </w:r>
            <w:r w:rsidRPr="00752189">
              <w:rPr>
                <w:color w:val="0000FF"/>
              </w:rPr>
              <w:t>Plants Example Explanations Handout</w:t>
            </w:r>
            <w:r>
              <w:rPr>
                <w:bCs/>
              </w:rPr>
              <w:t>.</w:t>
            </w:r>
          </w:p>
          <w:p w14:paraId="6C588607" w14:textId="3FC9704F" w:rsidR="00C62A4A" w:rsidRDefault="00F776E5" w:rsidP="00917547">
            <w:pPr>
              <w:pStyle w:val="ListParagraph"/>
              <w:keepNext/>
              <w:keepLines/>
              <w:numPr>
                <w:ilvl w:val="0"/>
                <w:numId w:val="38"/>
              </w:numPr>
              <w:outlineLvl w:val="5"/>
              <w:rPr>
                <w:bCs/>
              </w:rPr>
            </w:pPr>
            <w:r>
              <w:rPr>
                <w:bCs/>
              </w:rPr>
              <w:t xml:space="preserve">Ask students to evaluate the two example explanations of </w:t>
            </w:r>
            <w:r w:rsidR="00C62A4A">
              <w:rPr>
                <w:bCs/>
              </w:rPr>
              <w:t xml:space="preserve">cellular respiration </w:t>
            </w:r>
            <w:r>
              <w:rPr>
                <w:bCs/>
              </w:rPr>
              <w:t xml:space="preserve">on the </w:t>
            </w:r>
            <w:r w:rsidRPr="00752189">
              <w:rPr>
                <w:color w:val="0000FF"/>
              </w:rPr>
              <w:t>Plants Example Explanations Handout</w:t>
            </w:r>
            <w:r>
              <w:rPr>
                <w:bCs/>
              </w:rPr>
              <w:t>: Which explanation is better? Why?</w:t>
            </w:r>
          </w:p>
          <w:p w14:paraId="28B0F642" w14:textId="77777777" w:rsidR="00F776E5" w:rsidRPr="00C62A4A" w:rsidRDefault="00F776E5" w:rsidP="00C04457">
            <w:pPr>
              <w:pStyle w:val="ListParagraph"/>
              <w:keepNext/>
              <w:keepLines/>
              <w:numPr>
                <w:ilvl w:val="0"/>
                <w:numId w:val="38"/>
              </w:numPr>
              <w:outlineLvl w:val="5"/>
              <w:rPr>
                <w:b/>
              </w:rPr>
            </w:pPr>
            <w:r w:rsidRPr="0072321E">
              <w:rPr>
                <w:bCs/>
              </w:rPr>
              <w:t xml:space="preserve">Have students use the </w:t>
            </w:r>
            <w:r w:rsidRPr="0072321E">
              <w:rPr>
                <w:color w:val="00B050"/>
              </w:rPr>
              <w:t xml:space="preserve">Three Questions Explanation Checklist </w:t>
            </w:r>
            <w:r w:rsidRPr="0072321E">
              <w:rPr>
                <w:bCs/>
              </w:rPr>
              <w:t>o</w:t>
            </w:r>
            <w:r w:rsidRPr="001D6147">
              <w:rPr>
                <w:bCs/>
              </w:rPr>
              <w:t xml:space="preserve">n the back of the </w:t>
            </w:r>
            <w:r w:rsidRPr="00C62A4A">
              <w:rPr>
                <w:color w:val="00B050"/>
              </w:rPr>
              <w:t>Three Questions Handout</w:t>
            </w:r>
            <w:r w:rsidRPr="001D6147">
              <w:rPr>
                <w:bCs/>
                <w:color w:val="00B050"/>
              </w:rPr>
              <w:t xml:space="preserve"> </w:t>
            </w:r>
            <w:r w:rsidRPr="001D6147">
              <w:rPr>
                <w:bCs/>
              </w:rPr>
              <w:t>to justify their critiques of the explanations.</w:t>
            </w:r>
          </w:p>
        </w:tc>
      </w:tr>
      <w:tr w:rsidR="00706959" w:rsidRPr="00D438F2" w14:paraId="65EB2AB9" w14:textId="77777777" w:rsidTr="00C04457">
        <w:trPr>
          <w:trHeight w:val="65"/>
        </w:trPr>
        <w:tc>
          <w:tcPr>
            <w:tcW w:w="5000" w:type="pct"/>
          </w:tcPr>
          <w:p w14:paraId="01CA6469" w14:textId="0B44515E" w:rsidR="00706959" w:rsidRPr="00C04457" w:rsidRDefault="00706959" w:rsidP="00C04457">
            <w:pPr>
              <w:pStyle w:val="ListParagraph"/>
              <w:keepNext/>
              <w:keepLines/>
              <w:numPr>
                <w:ilvl w:val="0"/>
                <w:numId w:val="3"/>
              </w:numPr>
              <w:outlineLvl w:val="5"/>
              <w:rPr>
                <w:b/>
                <w:bCs/>
              </w:rPr>
            </w:pPr>
            <w:r w:rsidRPr="00C04457">
              <w:rPr>
                <w:b/>
                <w:bCs/>
              </w:rPr>
              <w:lastRenderedPageBreak/>
              <w:t xml:space="preserve">Have students read about </w:t>
            </w:r>
            <w:r w:rsidR="006F26AC">
              <w:rPr>
                <w:b/>
                <w:bCs/>
              </w:rPr>
              <w:t>cellular respiration</w:t>
            </w:r>
            <w:r w:rsidRPr="00C04457">
              <w:rPr>
                <w:b/>
                <w:bCs/>
              </w:rPr>
              <w:t>.</w:t>
            </w:r>
          </w:p>
          <w:p w14:paraId="41BD8D3B" w14:textId="608D1203" w:rsidR="00706959" w:rsidRDefault="00706959" w:rsidP="00706959">
            <w:pPr>
              <w:keepNext/>
              <w:keepLines/>
              <w:outlineLvl w:val="5"/>
              <w:rPr>
                <w:color w:val="000000" w:themeColor="text1"/>
              </w:rPr>
            </w:pPr>
            <w:r w:rsidRPr="00C54FCE">
              <w:rPr>
                <w:bCs/>
              </w:rPr>
              <w:t xml:space="preserve">Pass out </w:t>
            </w:r>
            <w:r w:rsidRPr="00C54FCE">
              <w:rPr>
                <w:color w:val="0432FF"/>
              </w:rPr>
              <w:t xml:space="preserve">4.2 </w:t>
            </w:r>
            <w:r>
              <w:rPr>
                <w:color w:val="0432FF"/>
              </w:rPr>
              <w:t>How do Plants Get the Energy They Need to Move and Function</w:t>
            </w:r>
            <w:r w:rsidRPr="00C54FCE">
              <w:rPr>
                <w:color w:val="0432FF"/>
              </w:rPr>
              <w:t>? Reading</w:t>
            </w:r>
            <w:r w:rsidRPr="00C54FCE">
              <w:rPr>
                <w:color w:val="000000" w:themeColor="text1"/>
              </w:rPr>
              <w:t xml:space="preserve">. The reading provides a summary explanation of </w:t>
            </w:r>
            <w:r w:rsidR="00C41E35">
              <w:rPr>
                <w:color w:val="000000" w:themeColor="text1"/>
              </w:rPr>
              <w:t>cellular respiration</w:t>
            </w:r>
            <w:r w:rsidRPr="00C54FCE">
              <w:rPr>
                <w:color w:val="000000" w:themeColor="text1"/>
              </w:rPr>
              <w:t xml:space="preserve"> and additional information about </w:t>
            </w:r>
            <w:r>
              <w:rPr>
                <w:color w:val="000000" w:themeColor="text1"/>
              </w:rPr>
              <w:t xml:space="preserve">how plants </w:t>
            </w:r>
            <w:r w:rsidR="00C41E35">
              <w:rPr>
                <w:color w:val="000000" w:themeColor="text1"/>
              </w:rPr>
              <w:t>absorb and reflect light</w:t>
            </w:r>
            <w:r w:rsidRPr="00C54FCE">
              <w:rPr>
                <w:color w:val="000000" w:themeColor="text1"/>
              </w:rPr>
              <w:t xml:space="preserve">. Students can complete the reading </w:t>
            </w:r>
            <w:r w:rsidRPr="00646AD3">
              <w:rPr>
                <w:color w:val="000000" w:themeColor="text1"/>
              </w:rPr>
              <w:t xml:space="preserve">using the </w:t>
            </w:r>
            <w:r w:rsidRPr="00353572">
              <w:rPr>
                <w:color w:val="3BBF6F"/>
              </w:rPr>
              <w:t>Questions, Connections, Questions Student Reading Strategy</w:t>
            </w:r>
            <w:r w:rsidRPr="00646AD3">
              <w:rPr>
                <w:color w:val="0000FF"/>
              </w:rPr>
              <w:t xml:space="preserve">. </w:t>
            </w:r>
            <w:r w:rsidRPr="00646AD3">
              <w:rPr>
                <w:color w:val="000000" w:themeColor="text1"/>
              </w:rPr>
              <w:t xml:space="preserve">See the </w:t>
            </w:r>
            <w:r w:rsidRPr="00353572">
              <w:rPr>
                <w:color w:val="3BBF6F"/>
              </w:rPr>
              <w:t>Question</w:t>
            </w:r>
            <w:r>
              <w:rPr>
                <w:color w:val="3BBF6F"/>
              </w:rPr>
              <w:t>s,</w:t>
            </w:r>
            <w:r w:rsidRPr="00353572">
              <w:rPr>
                <w:color w:val="3BBF6F"/>
              </w:rPr>
              <w:t xml:space="preserve"> Connections, Questions Reading Strategy Educator Resource </w:t>
            </w:r>
            <w:r w:rsidRPr="00646AD3">
              <w:rPr>
                <w:color w:val="000000" w:themeColor="text1"/>
              </w:rPr>
              <w:t>document for information about how to engage students with this strategy.</w:t>
            </w:r>
          </w:p>
          <w:p w14:paraId="4E7E7F6C" w14:textId="59C3A5D4" w:rsidR="00706959" w:rsidRPr="00C04457" w:rsidRDefault="00706959" w:rsidP="00C04457">
            <w:pPr>
              <w:pStyle w:val="ListParagraph"/>
              <w:keepNext/>
              <w:keepLines/>
              <w:numPr>
                <w:ilvl w:val="0"/>
                <w:numId w:val="66"/>
              </w:numPr>
              <w:ind w:left="340"/>
              <w:outlineLvl w:val="5"/>
              <w:rPr>
                <w:color w:val="000000" w:themeColor="text1"/>
              </w:rPr>
            </w:pPr>
            <w:r w:rsidRPr="00C5332F">
              <w:t>After pairs are finished reading, have students share with the class what they found interesting and any questions they have.</w:t>
            </w:r>
          </w:p>
        </w:tc>
      </w:tr>
      <w:tr w:rsidR="00F776E5" w:rsidRPr="00D438F2" w14:paraId="31599D3E" w14:textId="77777777" w:rsidTr="00ED075E">
        <w:tc>
          <w:tcPr>
            <w:tcW w:w="5000" w:type="pct"/>
          </w:tcPr>
          <w:p w14:paraId="718DFAD1" w14:textId="77777777" w:rsidR="00F776E5" w:rsidRPr="00B35D2F" w:rsidRDefault="00F776E5" w:rsidP="00917547">
            <w:pPr>
              <w:pStyle w:val="ListParagraph"/>
              <w:keepNext/>
              <w:keepLines/>
              <w:numPr>
                <w:ilvl w:val="0"/>
                <w:numId w:val="3"/>
              </w:numPr>
              <w:outlineLvl w:val="5"/>
              <w:rPr>
                <w:b/>
                <w:bCs/>
              </w:rPr>
            </w:pPr>
            <w:r w:rsidRPr="00B35D2F">
              <w:rPr>
                <w:b/>
                <w:bCs/>
              </w:rPr>
              <w:t xml:space="preserve">Have </w:t>
            </w:r>
            <w:proofErr w:type="gramStart"/>
            <w:r w:rsidRPr="00B35D2F">
              <w:rPr>
                <w:b/>
                <w:bCs/>
              </w:rPr>
              <w:t>students</w:t>
            </w:r>
            <w:proofErr w:type="gramEnd"/>
            <w:r w:rsidRPr="00B35D2F">
              <w:rPr>
                <w:b/>
                <w:bCs/>
              </w:rPr>
              <w:t xml:space="preserve"> critique and improve their full explanations.</w:t>
            </w:r>
          </w:p>
          <w:p w14:paraId="6EDC0CF9" w14:textId="2DE6511B" w:rsidR="00F776E5" w:rsidRDefault="00F776E5" w:rsidP="00F776E5">
            <w:pPr>
              <w:rPr>
                <w:bCs/>
              </w:rPr>
            </w:pPr>
            <w:r w:rsidRPr="0050227E">
              <w:rPr>
                <w:bCs/>
              </w:rPr>
              <w:t>Di</w:t>
            </w:r>
            <w:r>
              <w:rPr>
                <w:bCs/>
              </w:rPr>
              <w:t>splay slide 1</w:t>
            </w:r>
            <w:r w:rsidR="00306052">
              <w:rPr>
                <w:bCs/>
              </w:rPr>
              <w:t>9</w:t>
            </w:r>
            <w:r w:rsidRPr="0050227E">
              <w:rPr>
                <w:bCs/>
              </w:rPr>
              <w:t xml:space="preserve"> of the PPT for the </w:t>
            </w:r>
            <w:r>
              <w:rPr>
                <w:bCs/>
              </w:rPr>
              <w:t>full</w:t>
            </w:r>
            <w:r w:rsidRPr="0050227E">
              <w:rPr>
                <w:bCs/>
              </w:rPr>
              <w:t xml:space="preserve"> explanation. Have students</w:t>
            </w:r>
            <w:r>
              <w:rPr>
                <w:bCs/>
              </w:rPr>
              <w:t xml:space="preserve"> use the </w:t>
            </w:r>
            <w:r w:rsidRPr="0040777F">
              <w:rPr>
                <w:color w:val="00B050"/>
              </w:rPr>
              <w:t xml:space="preserve">Three Questions Explanation Checklist </w:t>
            </w:r>
            <w:r>
              <w:rPr>
                <w:bCs/>
              </w:rPr>
              <w:t xml:space="preserve">on the back of the </w:t>
            </w:r>
            <w:r w:rsidRPr="0040777F">
              <w:rPr>
                <w:color w:val="00B050"/>
              </w:rPr>
              <w:t>Three Questions Handout</w:t>
            </w:r>
            <w:r w:rsidRPr="0040777F">
              <w:rPr>
                <w:bCs/>
                <w:color w:val="00B050"/>
              </w:rPr>
              <w:t xml:space="preserve"> </w:t>
            </w:r>
            <w:r>
              <w:rPr>
                <w:bCs/>
              </w:rPr>
              <w:t>to</w:t>
            </w:r>
            <w:r w:rsidRPr="0050227E">
              <w:rPr>
                <w:bCs/>
              </w:rPr>
              <w:t xml:space="preserve"> check that their story includes each of the parts (matter movement, matter change, energy change, and matter </w:t>
            </w:r>
            <w:r w:rsidRPr="00B35D2F">
              <w:rPr>
                <w:bCs/>
              </w:rPr>
              <w:t>movement) and answers the prompt in a cohesive way</w:t>
            </w:r>
            <w:r w:rsidRPr="0050227E">
              <w:rPr>
                <w:bCs/>
              </w:rPr>
              <w:t xml:space="preserve">. </w:t>
            </w:r>
          </w:p>
          <w:p w14:paraId="006BA40A" w14:textId="77C23A71" w:rsidR="00C62A4A" w:rsidRPr="00694D0A" w:rsidRDefault="00F776E5" w:rsidP="00C04457">
            <w:pPr>
              <w:pStyle w:val="ListParagraph"/>
              <w:numPr>
                <w:ilvl w:val="0"/>
                <w:numId w:val="39"/>
              </w:numPr>
              <w:ind w:left="340"/>
              <w:rPr>
                <w:rFonts w:eastAsia="SimSun"/>
                <w:b/>
                <w:lang w:eastAsia="zh-CN"/>
              </w:rPr>
            </w:pPr>
            <w:r w:rsidRPr="00694D0A">
              <w:rPr>
                <w:bCs/>
              </w:rPr>
              <w:t>If students don’t have all four parts in their explanation, instruct them to add to their explanation using a different colored writing utensil.</w:t>
            </w:r>
          </w:p>
          <w:p w14:paraId="66003762" w14:textId="77777777" w:rsidR="00F776E5" w:rsidRPr="00C62A4A" w:rsidRDefault="00F776E5" w:rsidP="00C04457">
            <w:pPr>
              <w:pStyle w:val="ListParagraph"/>
              <w:numPr>
                <w:ilvl w:val="0"/>
                <w:numId w:val="39"/>
              </w:numPr>
              <w:ind w:left="340"/>
              <w:rPr>
                <w:b/>
              </w:rPr>
            </w:pPr>
            <w:r w:rsidRPr="0072321E">
              <w:rPr>
                <w:bCs/>
              </w:rPr>
              <w:t>If students have model explanations to share, display student work and discuss. If students have common areas of weakness in their explanations, ask</w:t>
            </w:r>
            <w:r w:rsidRPr="001D6147">
              <w:rPr>
                <w:bCs/>
              </w:rPr>
              <w:t xml:space="preserve"> for a volunteer to share, display student work, and discuss ways of strengthening the response.</w:t>
            </w:r>
          </w:p>
        </w:tc>
      </w:tr>
      <w:tr w:rsidR="00F776E5" w:rsidRPr="00D438F2" w14:paraId="532EAF02" w14:textId="77777777" w:rsidTr="00ED075E">
        <w:tc>
          <w:tcPr>
            <w:tcW w:w="5000" w:type="pct"/>
          </w:tcPr>
          <w:p w14:paraId="41785301" w14:textId="77777777" w:rsidR="00F776E5" w:rsidRDefault="00F776E5" w:rsidP="00917547">
            <w:pPr>
              <w:pStyle w:val="ListParagraph"/>
              <w:numPr>
                <w:ilvl w:val="0"/>
                <w:numId w:val="3"/>
              </w:numPr>
              <w:rPr>
                <w:rFonts w:eastAsia="SimSun"/>
                <w:b/>
                <w:bCs/>
                <w:lang w:eastAsia="zh-CN"/>
              </w:rPr>
            </w:pPr>
            <w:r w:rsidRPr="00CE2DFA">
              <w:rPr>
                <w:rFonts w:eastAsia="SimSun"/>
                <w:b/>
                <w:bCs/>
                <w:lang w:eastAsia="zh-CN"/>
              </w:rPr>
              <w:t xml:space="preserve">Lead a discussion about how student ideas have changed over time. </w:t>
            </w:r>
          </w:p>
          <w:p w14:paraId="401526FA" w14:textId="5E541FCC" w:rsidR="00F776E5" w:rsidRDefault="00F776E5" w:rsidP="00F776E5">
            <w:pPr>
              <w:rPr>
                <w:rFonts w:eastAsia="SimSun"/>
                <w:lang w:eastAsia="zh-CN"/>
              </w:rPr>
            </w:pPr>
            <w:r>
              <w:rPr>
                <w:rFonts w:eastAsia="SimSun"/>
                <w:lang w:eastAsia="zh-CN"/>
              </w:rPr>
              <w:t xml:space="preserve">Show slide </w:t>
            </w:r>
            <w:r w:rsidR="00306052">
              <w:rPr>
                <w:rFonts w:eastAsia="SimSun"/>
                <w:lang w:eastAsia="zh-CN"/>
              </w:rPr>
              <w:t>2</w:t>
            </w:r>
            <w:r w:rsidR="00A0580A">
              <w:rPr>
                <w:rFonts w:eastAsia="SimSun"/>
                <w:lang w:eastAsia="zh-CN"/>
              </w:rPr>
              <w:t>0</w:t>
            </w:r>
            <w:r>
              <w:rPr>
                <w:rFonts w:eastAsia="SimSun"/>
                <w:lang w:eastAsia="zh-CN"/>
              </w:rPr>
              <w:t xml:space="preserve"> </w:t>
            </w:r>
            <w:r w:rsidRPr="00694D0A">
              <w:rPr>
                <w:rFonts w:eastAsia="SimSun"/>
                <w:lang w:eastAsia="zh-CN"/>
              </w:rPr>
              <w:t xml:space="preserve">of the </w:t>
            </w:r>
            <w:r w:rsidR="007801E6">
              <w:rPr>
                <w:bCs/>
                <w:color w:val="0000FF"/>
              </w:rPr>
              <w:t>4.2 Explaining How Potato Plants Move and Function: Cellular Respiration PPT</w:t>
            </w:r>
            <w:r w:rsidRPr="00694D0A">
              <w:rPr>
                <w:rFonts w:eastAsia="SimSun"/>
                <w:lang w:eastAsia="zh-CN"/>
              </w:rPr>
              <w:t xml:space="preserve">. Have students look back over their process tools for this unit. </w:t>
            </w:r>
          </w:p>
          <w:p w14:paraId="45BF5690" w14:textId="5C54AFFF" w:rsidR="00C62A4A" w:rsidRDefault="00F776E5" w:rsidP="00C04457">
            <w:pPr>
              <w:pStyle w:val="ListParagraph"/>
              <w:numPr>
                <w:ilvl w:val="0"/>
                <w:numId w:val="37"/>
              </w:numPr>
              <w:ind w:left="340"/>
              <w:rPr>
                <w:rFonts w:eastAsia="SimSun"/>
                <w:lang w:eastAsia="zh-CN"/>
              </w:rPr>
            </w:pPr>
            <w:r w:rsidRPr="00694D0A">
              <w:rPr>
                <w:rFonts w:eastAsia="SimSun"/>
                <w:lang w:eastAsia="zh-CN"/>
              </w:rPr>
              <w:t xml:space="preserve">Have students consider how their ideas changed with regard to scale, movement, and carbon. </w:t>
            </w:r>
          </w:p>
          <w:p w14:paraId="3D5A7B08" w14:textId="77777777" w:rsidR="00F776E5" w:rsidRPr="00C62A4A" w:rsidRDefault="00F776E5" w:rsidP="00C04457">
            <w:pPr>
              <w:pStyle w:val="ListParagraph"/>
              <w:numPr>
                <w:ilvl w:val="0"/>
                <w:numId w:val="37"/>
              </w:numPr>
              <w:ind w:left="340"/>
              <w:rPr>
                <w:rFonts w:eastAsia="SimSun"/>
                <w:b/>
                <w:bCs/>
                <w:lang w:eastAsia="zh-CN"/>
              </w:rPr>
            </w:pPr>
            <w:r w:rsidRPr="0072321E">
              <w:rPr>
                <w:rFonts w:eastAsia="SimSun"/>
                <w:lang w:eastAsia="zh-CN"/>
              </w:rPr>
              <w:t>What do they know now about how plants use food to move and function that they didn’t know before the investigation?</w:t>
            </w:r>
          </w:p>
        </w:tc>
      </w:tr>
      <w:tr w:rsidR="00F776E5" w:rsidRPr="00D438F2" w14:paraId="2F9669E7" w14:textId="77777777" w:rsidTr="00C04457">
        <w:trPr>
          <w:trHeight w:val="1772"/>
        </w:trPr>
        <w:tc>
          <w:tcPr>
            <w:tcW w:w="5000" w:type="pct"/>
          </w:tcPr>
          <w:p w14:paraId="40FCB60B" w14:textId="77777777" w:rsidR="00F776E5" w:rsidRDefault="00F776E5" w:rsidP="00917547">
            <w:pPr>
              <w:pStyle w:val="ListParagraph"/>
              <w:numPr>
                <w:ilvl w:val="0"/>
                <w:numId w:val="3"/>
              </w:numPr>
              <w:rPr>
                <w:b/>
              </w:rPr>
            </w:pPr>
            <w:r w:rsidRPr="00CE2DFA">
              <w:rPr>
                <w:b/>
              </w:rPr>
              <w:t>Revisit unanswered questions.</w:t>
            </w:r>
          </w:p>
          <w:p w14:paraId="39E0A76D" w14:textId="37F0B024" w:rsidR="00F776E5" w:rsidRDefault="00F776E5" w:rsidP="00F776E5">
            <w:r>
              <w:t>Show slide</w:t>
            </w:r>
            <w:r>
              <w:rPr>
                <w:rFonts w:eastAsia="SimSun" w:hint="eastAsia"/>
                <w:lang w:eastAsia="zh-CN"/>
              </w:rPr>
              <w:t xml:space="preserve"> </w:t>
            </w:r>
            <w:r>
              <w:rPr>
                <w:rFonts w:eastAsia="SimSun"/>
                <w:lang w:eastAsia="zh-CN"/>
              </w:rPr>
              <w:t>2</w:t>
            </w:r>
            <w:r w:rsidR="00A0580A">
              <w:rPr>
                <w:rFonts w:eastAsia="SimSun"/>
                <w:lang w:eastAsia="zh-CN"/>
              </w:rPr>
              <w:t>1</w:t>
            </w:r>
            <w:r>
              <w:t xml:space="preserve">. Have students look at their </w:t>
            </w:r>
            <w:r w:rsidRPr="00694D0A">
              <w:rPr>
                <w:color w:val="0000FF"/>
              </w:rPr>
              <w:t>3.</w:t>
            </w:r>
            <w:r>
              <w:rPr>
                <w:color w:val="0000FF"/>
              </w:rPr>
              <w:t>5</w:t>
            </w:r>
            <w:r w:rsidRPr="00694D0A">
              <w:rPr>
                <w:color w:val="0000FF"/>
              </w:rPr>
              <w:t xml:space="preserve"> Evidence-Based Arguments Tool for </w:t>
            </w:r>
            <w:r>
              <w:rPr>
                <w:color w:val="0000FF"/>
              </w:rPr>
              <w:t>Plants</w:t>
            </w:r>
            <w:r>
              <w:t>. Display the class list of unanswered questions from Activity 3.5.</w:t>
            </w:r>
          </w:p>
          <w:p w14:paraId="7A83DBDB" w14:textId="10F7E130" w:rsidR="00F776E5" w:rsidRPr="0072321E" w:rsidRDefault="00F776E5" w:rsidP="00C04457">
            <w:pPr>
              <w:pStyle w:val="ListParagraph"/>
              <w:numPr>
                <w:ilvl w:val="0"/>
                <w:numId w:val="58"/>
              </w:numPr>
              <w:ind w:left="340"/>
              <w:rPr>
                <w:b/>
              </w:rPr>
            </w:pPr>
            <w:r>
              <w:t xml:space="preserve">Ask students which of their unanswered questions they can now answer with their understanding of </w:t>
            </w:r>
            <w:r w:rsidR="00C62A4A">
              <w:t>c</w:t>
            </w:r>
            <w:r>
              <w:t xml:space="preserve">ellular </w:t>
            </w:r>
            <w:r w:rsidR="00C62A4A">
              <w:t>r</w:t>
            </w:r>
            <w:r>
              <w:t>espiration. Which ones are left unanswered? Do they have any new questions to add to the list?</w:t>
            </w:r>
          </w:p>
        </w:tc>
      </w:tr>
      <w:tr w:rsidR="007801E6" w:rsidRPr="00D438F2" w14:paraId="1FED2FA5" w14:textId="77777777" w:rsidTr="00C04457">
        <w:trPr>
          <w:trHeight w:val="65"/>
        </w:trPr>
        <w:tc>
          <w:tcPr>
            <w:tcW w:w="5000" w:type="pct"/>
          </w:tcPr>
          <w:p w14:paraId="6949A19C" w14:textId="77777777" w:rsidR="007801E6" w:rsidRPr="00C04457" w:rsidRDefault="007801E6" w:rsidP="00C04457">
            <w:pPr>
              <w:pStyle w:val="ListParagraph"/>
              <w:numPr>
                <w:ilvl w:val="0"/>
                <w:numId w:val="3"/>
              </w:numPr>
              <w:rPr>
                <w:b/>
              </w:rPr>
            </w:pPr>
            <w:r w:rsidRPr="00C04457">
              <w:rPr>
                <w:b/>
              </w:rPr>
              <w:t>Have students complete an exit ticket.</w:t>
            </w:r>
          </w:p>
          <w:p w14:paraId="48C9C140" w14:textId="7D9F43CF" w:rsidR="007801E6" w:rsidRDefault="007801E6" w:rsidP="007801E6">
            <w:r>
              <w:t xml:space="preserve">Show slide 22 of the </w:t>
            </w:r>
            <w:r>
              <w:rPr>
                <w:bCs/>
                <w:color w:val="0000FF"/>
              </w:rPr>
              <w:t>4.2 Explaining How Potato Plants Move and Function: Cellular Respiration PPT</w:t>
            </w:r>
            <w:r>
              <w:rPr>
                <w:color w:val="0432FF"/>
              </w:rPr>
              <w:t>.</w:t>
            </w:r>
          </w:p>
          <w:p w14:paraId="7F079D72" w14:textId="5C656BA1" w:rsidR="007801E6" w:rsidRDefault="007801E6" w:rsidP="007801E6">
            <w:pPr>
              <w:pStyle w:val="ListParagraph"/>
              <w:numPr>
                <w:ilvl w:val="0"/>
                <w:numId w:val="64"/>
              </w:numPr>
              <w:spacing w:after="0"/>
              <w:ind w:left="360"/>
            </w:pPr>
            <w:r>
              <w:t>Conclusions: How do matter and energy change during cellular respiration</w:t>
            </w:r>
            <w:r w:rsidRPr="00C000D6">
              <w:t>?</w:t>
            </w:r>
          </w:p>
          <w:p w14:paraId="62301F84" w14:textId="70AEFE44" w:rsidR="007801E6" w:rsidRDefault="007801E6" w:rsidP="007801E6">
            <w:pPr>
              <w:pStyle w:val="ListParagraph"/>
              <w:numPr>
                <w:ilvl w:val="0"/>
                <w:numId w:val="64"/>
              </w:numPr>
              <w:spacing w:after="0"/>
              <w:ind w:left="360"/>
            </w:pPr>
            <w:r>
              <w:t xml:space="preserve">Predictions: Where do you think </w:t>
            </w:r>
            <w:r w:rsidR="002F1AD6">
              <w:t>the glucose for cellular respiration comes from</w:t>
            </w:r>
            <w:r w:rsidRPr="00C000D6">
              <w:t>?</w:t>
            </w:r>
          </w:p>
          <w:p w14:paraId="5F9FC6D1" w14:textId="77777777" w:rsidR="007801E6" w:rsidRDefault="007801E6" w:rsidP="007801E6">
            <w:pPr>
              <w:pStyle w:val="ListParagraph"/>
              <w:numPr>
                <w:ilvl w:val="0"/>
                <w:numId w:val="63"/>
              </w:numPr>
              <w:ind w:left="360"/>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0760997E" w14:textId="0F59C37A" w:rsidR="007801E6" w:rsidRPr="00C04457" w:rsidRDefault="007801E6" w:rsidP="00C04457">
            <w:pPr>
              <w:pStyle w:val="ListParagraph"/>
              <w:numPr>
                <w:ilvl w:val="0"/>
                <w:numId w:val="63"/>
              </w:numPr>
              <w:ind w:left="360"/>
            </w:pPr>
            <w:r>
              <w:t xml:space="preserve">The conclusions question will provide you with information about what your students are taking away from the activity. Student answers to the conclusions question can be used </w:t>
            </w:r>
            <w:r>
              <w:lastRenderedPageBreak/>
              <w:t xml:space="preserve">on the </w:t>
            </w:r>
            <w:r w:rsidRPr="00343FE1">
              <w:rPr>
                <w:color w:val="00B050"/>
              </w:rPr>
              <w:t>Driving Question Board</w:t>
            </w:r>
            <w:r>
              <w:t xml:space="preserve"> (if you are using one). The predictions question allows students to begin thinking about the next activity and allows you to assess their current ideas as you prepare for the next activity. Student answers to the predictions question can be used as a lead </w:t>
            </w:r>
            <w:r w:rsidR="002A3E9C">
              <w:t>into</w:t>
            </w:r>
            <w:r>
              <w:t xml:space="preserve"> the next activity.</w:t>
            </w:r>
          </w:p>
        </w:tc>
      </w:tr>
    </w:tbl>
    <w:p w14:paraId="38699ACF" w14:textId="77777777" w:rsidR="00240C97" w:rsidRPr="00D438F2" w:rsidRDefault="00240C97" w:rsidP="00240C97"/>
    <w:p w14:paraId="4664D383" w14:textId="19C6B4F5" w:rsidR="00240C97" w:rsidRPr="00D438F2" w:rsidRDefault="00240C97" w:rsidP="00240C97">
      <w:pPr>
        <w:pStyle w:val="Heading2"/>
      </w:pPr>
      <w:r w:rsidRPr="00D438F2">
        <w:t>Assessment</w:t>
      </w:r>
    </w:p>
    <w:p w14:paraId="25131A0A" w14:textId="0779646C" w:rsidR="0040777F" w:rsidRPr="00C04457" w:rsidRDefault="0040777F" w:rsidP="0040777F">
      <w:pPr>
        <w:ind w:right="36"/>
        <w:rPr>
          <w:color w:val="000000" w:themeColor="text1"/>
        </w:rPr>
      </w:pPr>
      <w:r>
        <w:t xml:space="preserve">During the class, circulate while students are comparing their explanations. Listen to see if they are able to explain cellular respiration at both the macroscopic and atomic-molecular scales. Use </w:t>
      </w:r>
      <w:r w:rsidRPr="00F5363F">
        <w:rPr>
          <w:color w:val="7030A0"/>
        </w:rPr>
        <w:t xml:space="preserve">4.2 Grading the Explanations Tools for Potato Cellular Respiration </w:t>
      </w:r>
      <w:r>
        <w:t xml:space="preserve">to grade your students’ work on the </w:t>
      </w:r>
      <w:r>
        <w:rPr>
          <w:bCs/>
          <w:color w:val="0000FF"/>
        </w:rPr>
        <w:t>4.2 Explanations Tool for Potato Cellular Respiration</w:t>
      </w:r>
      <w:r w:rsidRPr="00492CEC">
        <w:rPr>
          <w:bCs/>
        </w:rPr>
        <w:t xml:space="preserve">. </w:t>
      </w:r>
      <w:r>
        <w:rPr>
          <w:bCs/>
        </w:rPr>
        <w:t xml:space="preserve">At this point in the lesson, students should be held accountable for correct answers. Use </w:t>
      </w:r>
      <w:r>
        <w:rPr>
          <w:color w:val="0432FF"/>
        </w:rPr>
        <w:t xml:space="preserve">Grading the </w:t>
      </w:r>
      <w:r w:rsidR="00FF7850">
        <w:rPr>
          <w:color w:val="0432FF"/>
        </w:rPr>
        <w:t xml:space="preserve">Plants Matter Tracking Tool </w:t>
      </w:r>
      <w:r>
        <w:rPr>
          <w:color w:val="000000" w:themeColor="text1"/>
        </w:rPr>
        <w:t xml:space="preserve">to grade the </w:t>
      </w:r>
      <w:r w:rsidR="00FF7850">
        <w:rPr>
          <w:color w:val="000000" w:themeColor="text1"/>
        </w:rPr>
        <w:t>tool</w:t>
      </w:r>
      <w:r>
        <w:rPr>
          <w:color w:val="000000" w:themeColor="text1"/>
        </w:rPr>
        <w:t>.</w:t>
      </w:r>
    </w:p>
    <w:p w14:paraId="68DAB61D" w14:textId="77777777" w:rsidR="0040777F" w:rsidRDefault="0040777F" w:rsidP="0040777F">
      <w:pPr>
        <w:pStyle w:val="Heading3"/>
      </w:pPr>
      <w:r w:rsidRPr="00BB0E06">
        <w:t>Tips</w:t>
      </w:r>
    </w:p>
    <w:p w14:paraId="2989777D" w14:textId="77777777" w:rsidR="0040777F" w:rsidRPr="00492CEC" w:rsidRDefault="0040777F" w:rsidP="00C04457">
      <w:pPr>
        <w:pStyle w:val="ListParagraph"/>
        <w:numPr>
          <w:ilvl w:val="0"/>
          <w:numId w:val="41"/>
        </w:numPr>
        <w:ind w:left="360" w:right="36"/>
      </w:pPr>
      <w:r w:rsidRPr="00492CEC">
        <w:t>Make sure students understand that the chemical energy in glucose (not the glucose itself) is converted to heat and light energy.</w:t>
      </w:r>
    </w:p>
    <w:p w14:paraId="19B9C10B" w14:textId="77777777" w:rsidR="0040777F" w:rsidRDefault="0040777F" w:rsidP="00C04457">
      <w:pPr>
        <w:pStyle w:val="ListParagraph"/>
        <w:numPr>
          <w:ilvl w:val="0"/>
          <w:numId w:val="41"/>
        </w:numPr>
        <w:ind w:left="360" w:right="36"/>
      </w:pPr>
      <w:r w:rsidRPr="00492CEC">
        <w:t xml:space="preserve">Make sure that students discuss and understand all three columns of the </w:t>
      </w:r>
      <w:r w:rsidRPr="0040777F">
        <w:rPr>
          <w:color w:val="00B050"/>
        </w:rPr>
        <w:t>Three Questions 11 x 17 Poster</w:t>
      </w:r>
      <w:r w:rsidRPr="00492CEC">
        <w:rPr>
          <w:color w:val="0000FF"/>
        </w:rPr>
        <w:t xml:space="preserve"> </w:t>
      </w:r>
      <w:r w:rsidRPr="00492CEC">
        <w:t>or</w:t>
      </w:r>
      <w:r w:rsidRPr="00492CEC">
        <w:rPr>
          <w:color w:val="0000FF"/>
        </w:rPr>
        <w:t xml:space="preserve"> </w:t>
      </w:r>
      <w:r w:rsidRPr="0040777F">
        <w:rPr>
          <w:color w:val="00B050"/>
        </w:rPr>
        <w:t>Handout</w:t>
      </w:r>
      <w:r w:rsidRPr="00492CEC">
        <w:rPr>
          <w:i/>
        </w:rPr>
        <w:t>.</w:t>
      </w:r>
      <w:r w:rsidRPr="00492CEC">
        <w:t xml:space="preserve"> They play a central role in all </w:t>
      </w:r>
      <w:r w:rsidRPr="00492CEC">
        <w:rPr>
          <w:i/>
        </w:rPr>
        <w:t>Carbon TIME</w:t>
      </w:r>
      <w:r w:rsidRPr="00492CEC">
        <w:t xml:space="preserve"> units.</w:t>
      </w:r>
    </w:p>
    <w:p w14:paraId="062F732E" w14:textId="01ACDE7D" w:rsidR="00240C97" w:rsidRDefault="00240C97" w:rsidP="00240C97">
      <w:pPr>
        <w:pStyle w:val="Heading2"/>
      </w:pPr>
      <w:r>
        <w:t>Differentiation &amp;</w:t>
      </w:r>
      <w:r w:rsidRPr="00761F92">
        <w:t xml:space="preserve"> </w:t>
      </w:r>
      <w:r w:rsidRPr="00D438F2">
        <w:t>Extending the Learning</w:t>
      </w:r>
      <w:r>
        <w:t xml:space="preserve"> </w:t>
      </w:r>
    </w:p>
    <w:p w14:paraId="65625751" w14:textId="33E1B038" w:rsidR="00240C97" w:rsidRDefault="00240C97" w:rsidP="00240C97">
      <w:pPr>
        <w:pStyle w:val="Heading3"/>
        <w:rPr>
          <w:color w:val="FF0000"/>
        </w:rPr>
      </w:pPr>
      <w:r>
        <w:t>Differentiation</w:t>
      </w:r>
    </w:p>
    <w:p w14:paraId="2CFAD336" w14:textId="77777777" w:rsidR="00BC6A59" w:rsidRPr="001F1818" w:rsidRDefault="00BC6A59" w:rsidP="00BC6A59">
      <w:pPr>
        <w:pStyle w:val="ListParagraph"/>
        <w:numPr>
          <w:ilvl w:val="0"/>
          <w:numId w:val="57"/>
        </w:numPr>
        <w:ind w:left="360" w:right="36"/>
        <w:rPr>
          <w:b/>
        </w:rPr>
      </w:pPr>
      <w:r w:rsidRPr="001F1818">
        <w:rPr>
          <w:color w:val="000000"/>
        </w:rPr>
        <w:t>Provide sentence stems for discussion and filling in the Explanations Tool</w:t>
      </w:r>
    </w:p>
    <w:p w14:paraId="2D857ED5" w14:textId="77777777" w:rsidR="00BC6A59" w:rsidRPr="001F1818" w:rsidRDefault="00BC6A59" w:rsidP="00BC6A59">
      <w:pPr>
        <w:pStyle w:val="ListParagraph"/>
        <w:numPr>
          <w:ilvl w:val="0"/>
          <w:numId w:val="57"/>
        </w:numPr>
        <w:ind w:left="360" w:right="36"/>
        <w:rPr>
          <w:b/>
        </w:rPr>
      </w:pPr>
      <w:r w:rsidRPr="001F1818">
        <w:rPr>
          <w:color w:val="000000"/>
        </w:rPr>
        <w:t xml:space="preserve">Work through the tool </w:t>
      </w:r>
      <w:r>
        <w:rPr>
          <w:color w:val="000000"/>
        </w:rPr>
        <w:t>as a class and</w:t>
      </w:r>
      <w:r w:rsidRPr="001F1818">
        <w:rPr>
          <w:color w:val="000000"/>
        </w:rPr>
        <w:t xml:space="preserve"> provide sentence stems for final explanation</w:t>
      </w:r>
    </w:p>
    <w:p w14:paraId="755F7E67" w14:textId="48F35346" w:rsidR="00BC6A59" w:rsidRPr="001F1818" w:rsidRDefault="00BC6A59" w:rsidP="00BC6A59">
      <w:pPr>
        <w:pStyle w:val="ListParagraph"/>
        <w:numPr>
          <w:ilvl w:val="0"/>
          <w:numId w:val="57"/>
        </w:numPr>
        <w:ind w:left="360" w:right="36"/>
        <w:rPr>
          <w:b/>
        </w:rPr>
      </w:pPr>
      <w:r w:rsidRPr="001F1818">
        <w:rPr>
          <w:color w:val="000000"/>
        </w:rPr>
        <w:t>Hand out and refer to</w:t>
      </w:r>
      <w:r>
        <w:rPr>
          <w:color w:val="000000"/>
        </w:rPr>
        <w:t xml:space="preserve"> </w:t>
      </w:r>
      <w:r w:rsidRPr="00C04457">
        <w:rPr>
          <w:color w:val="0432FF"/>
        </w:rPr>
        <w:t xml:space="preserve">Example Plants Explanation </w:t>
      </w:r>
      <w:r w:rsidRPr="00BC6A59">
        <w:rPr>
          <w:color w:val="0432FF"/>
        </w:rPr>
        <w:t>H</w:t>
      </w:r>
      <w:r w:rsidRPr="00C04457">
        <w:rPr>
          <w:color w:val="0432FF"/>
        </w:rPr>
        <w:t>andout</w:t>
      </w:r>
      <w:r w:rsidRPr="00BC6A59">
        <w:rPr>
          <w:color w:val="0432FF"/>
        </w:rPr>
        <w:t xml:space="preserve"> </w:t>
      </w:r>
      <w:r w:rsidRPr="001F1818">
        <w:rPr>
          <w:color w:val="000000"/>
        </w:rPr>
        <w:t xml:space="preserve">when working on </w:t>
      </w:r>
      <w:r>
        <w:rPr>
          <w:color w:val="000000"/>
        </w:rPr>
        <w:t xml:space="preserve">the </w:t>
      </w:r>
      <w:r w:rsidRPr="001F1818">
        <w:rPr>
          <w:color w:val="000000"/>
        </w:rPr>
        <w:t>Explanations Tool</w:t>
      </w:r>
    </w:p>
    <w:p w14:paraId="6B812B21" w14:textId="57869397" w:rsidR="00BC6A59" w:rsidRPr="001F1818" w:rsidRDefault="00BC6A59" w:rsidP="00BC6A59">
      <w:pPr>
        <w:pStyle w:val="ListParagraph"/>
        <w:numPr>
          <w:ilvl w:val="0"/>
          <w:numId w:val="57"/>
        </w:numPr>
        <w:ind w:left="360" w:right="36"/>
        <w:rPr>
          <w:b/>
        </w:rPr>
      </w:pPr>
      <w:r w:rsidRPr="001F1818">
        <w:rPr>
          <w:color w:val="000000"/>
        </w:rPr>
        <w:t xml:space="preserve">Refer to the word wall for questions on </w:t>
      </w:r>
      <w:r w:rsidR="00F42D33">
        <w:rPr>
          <w:color w:val="000000"/>
        </w:rPr>
        <w:t>c</w:t>
      </w:r>
      <w:r w:rsidRPr="001F1818">
        <w:rPr>
          <w:color w:val="000000"/>
        </w:rPr>
        <w:t xml:space="preserve">ellular </w:t>
      </w:r>
      <w:r w:rsidR="00F42D33">
        <w:rPr>
          <w:color w:val="000000"/>
        </w:rPr>
        <w:t>r</w:t>
      </w:r>
      <w:r w:rsidRPr="001F1818">
        <w:rPr>
          <w:color w:val="000000"/>
        </w:rPr>
        <w:t>espiration related vocabulary</w:t>
      </w:r>
    </w:p>
    <w:p w14:paraId="08BCB3B1" w14:textId="60D8E7E9" w:rsidR="00240C97" w:rsidRDefault="00BC6A59" w:rsidP="00C04457">
      <w:pPr>
        <w:pStyle w:val="ListParagraph"/>
        <w:numPr>
          <w:ilvl w:val="0"/>
          <w:numId w:val="57"/>
        </w:numPr>
        <w:ind w:left="360" w:right="36"/>
      </w:pPr>
      <w:r>
        <w:rPr>
          <w:color w:val="000000"/>
        </w:rPr>
        <w:t xml:space="preserve">Refer to the </w:t>
      </w:r>
      <w:r w:rsidR="00ED075E" w:rsidRPr="00C04457">
        <w:rPr>
          <w:color w:val="0432FF"/>
        </w:rPr>
        <w:t xml:space="preserve">Plants </w:t>
      </w:r>
      <w:r w:rsidRPr="00C04457">
        <w:rPr>
          <w:color w:val="0432FF"/>
        </w:rPr>
        <w:t xml:space="preserve">Matter Tracing Tool </w:t>
      </w:r>
      <w:r>
        <w:rPr>
          <w:color w:val="000000"/>
        </w:rPr>
        <w:t>to support students further</w:t>
      </w:r>
    </w:p>
    <w:p w14:paraId="4A464B0B" w14:textId="4A1EA496" w:rsidR="00240C97" w:rsidRDefault="00240C97" w:rsidP="00240C97">
      <w:pPr>
        <w:pStyle w:val="Heading3"/>
      </w:pPr>
      <w:r>
        <w:t>Modifications</w:t>
      </w:r>
    </w:p>
    <w:p w14:paraId="05B9B240" w14:textId="77777777" w:rsidR="0040777F" w:rsidRPr="00B35D2F" w:rsidRDefault="0040777F" w:rsidP="0040777F">
      <w:r w:rsidRPr="00B35D2F">
        <w:t xml:space="preserve">The </w:t>
      </w:r>
      <w:r w:rsidRPr="0040777F">
        <w:rPr>
          <w:color w:val="00B050"/>
        </w:rPr>
        <w:t xml:space="preserve">Three Questions Explanation Checklist </w:t>
      </w:r>
      <w:r w:rsidRPr="00B35D2F">
        <w:t xml:space="preserve">on the back of the </w:t>
      </w:r>
      <w:r w:rsidRPr="0040777F">
        <w:rPr>
          <w:color w:val="00B050"/>
        </w:rPr>
        <w:t xml:space="preserve">Three Questions Handout </w:t>
      </w:r>
      <w:r w:rsidRPr="00B35D2F">
        <w:t xml:space="preserve">can be used to scaffold students’ </w:t>
      </w:r>
      <w:r w:rsidRPr="0045515A">
        <w:t>explanations</w:t>
      </w:r>
      <w:r w:rsidRPr="00B35D2F">
        <w:t xml:space="preserve"> in many ways. </w:t>
      </w:r>
    </w:p>
    <w:p w14:paraId="3FF7FF24" w14:textId="77777777" w:rsidR="0040777F" w:rsidRPr="00B35D2F" w:rsidRDefault="0040777F" w:rsidP="00C04457">
      <w:pPr>
        <w:pStyle w:val="ListParagraph"/>
        <w:numPr>
          <w:ilvl w:val="0"/>
          <w:numId w:val="37"/>
        </w:numPr>
        <w:spacing w:after="0"/>
        <w:ind w:left="360"/>
      </w:pPr>
      <w:r w:rsidRPr="00B35D2F">
        <w:t xml:space="preserve">Students refer to the checklist as they are constructing their explanations. </w:t>
      </w:r>
    </w:p>
    <w:p w14:paraId="2803E345" w14:textId="77777777" w:rsidR="0040777F" w:rsidRPr="00B35D2F" w:rsidRDefault="0040777F" w:rsidP="00C04457">
      <w:pPr>
        <w:pStyle w:val="ListParagraph"/>
        <w:numPr>
          <w:ilvl w:val="0"/>
          <w:numId w:val="37"/>
        </w:numPr>
        <w:spacing w:after="0"/>
        <w:ind w:left="360"/>
      </w:pPr>
      <w:r w:rsidRPr="00B35D2F">
        <w:t>Students use the checklist as they are sharing</w:t>
      </w:r>
      <w:r>
        <w:t xml:space="preserve"> and revising</w:t>
      </w:r>
      <w:r w:rsidRPr="00B35D2F">
        <w:t xml:space="preserve"> their explanations with a partner.</w:t>
      </w:r>
    </w:p>
    <w:p w14:paraId="383283B7" w14:textId="77777777" w:rsidR="0040777F" w:rsidRDefault="0040777F" w:rsidP="00C04457">
      <w:pPr>
        <w:pStyle w:val="ListParagraph"/>
        <w:numPr>
          <w:ilvl w:val="0"/>
          <w:numId w:val="37"/>
        </w:numPr>
        <w:spacing w:after="0"/>
        <w:ind w:left="360"/>
      </w:pPr>
      <w:r w:rsidRPr="00B35D2F">
        <w:t xml:space="preserve">Students use the checklist to </w:t>
      </w:r>
      <w:r>
        <w:t>critique and revise</w:t>
      </w:r>
      <w:r w:rsidRPr="00B35D2F">
        <w:t xml:space="preserve"> their final explanations.</w:t>
      </w:r>
    </w:p>
    <w:p w14:paraId="04F3DF6C" w14:textId="77777777" w:rsidR="0040777F" w:rsidRDefault="0040777F" w:rsidP="00C04457">
      <w:pPr>
        <w:pStyle w:val="ListParagraph"/>
        <w:numPr>
          <w:ilvl w:val="0"/>
          <w:numId w:val="37"/>
        </w:numPr>
        <w:spacing w:after="0"/>
        <w:ind w:left="360"/>
      </w:pPr>
      <w:r>
        <w:t>Students use the checklist to critique the example explanations for each unit.</w:t>
      </w:r>
    </w:p>
    <w:p w14:paraId="1ACEE0D8" w14:textId="77777777" w:rsidR="0040777F" w:rsidRPr="00B35D2F" w:rsidRDefault="0040777F" w:rsidP="00C04457">
      <w:pPr>
        <w:pStyle w:val="ListParagraph"/>
        <w:numPr>
          <w:ilvl w:val="0"/>
          <w:numId w:val="37"/>
        </w:numPr>
        <w:ind w:left="360"/>
      </w:pPr>
      <w:r>
        <w:t>Students use the checklist to create and/or evaluate a whole-class consensus explanation.</w:t>
      </w:r>
    </w:p>
    <w:p w14:paraId="0D947133" w14:textId="77777777" w:rsidR="00240C97" w:rsidRDefault="0040777F" w:rsidP="0040777F">
      <w:r w:rsidRPr="00B35D2F">
        <w:t xml:space="preserve">We recommend using this checklist with a gradual release. As students improve in their ability to write their own explanations, they </w:t>
      </w:r>
      <w:r>
        <w:t>may rely on the checklist less.</w:t>
      </w:r>
    </w:p>
    <w:p w14:paraId="064F8AFB" w14:textId="77777777" w:rsidR="004C0ED4" w:rsidRDefault="004C0ED4">
      <w:pPr>
        <w:spacing w:after="0"/>
        <w:rPr>
          <w:b/>
          <w:kern w:val="28"/>
          <w:sz w:val="36"/>
        </w:rPr>
      </w:pPr>
      <w:r>
        <w:br w:type="page"/>
      </w:r>
    </w:p>
    <w:p w14:paraId="3493634D" w14:textId="77777777" w:rsidR="00240C97" w:rsidRDefault="00240C97" w:rsidP="00240C97">
      <w:pPr>
        <w:pStyle w:val="Heading1"/>
      </w:pPr>
      <w:r w:rsidRPr="00D438F2">
        <w:lastRenderedPageBreak/>
        <w:t>Activit</w:t>
      </w:r>
      <w:r w:rsidR="004C0ED4">
        <w:t>y 4.3: Molecular Models for Potatoes Making Food: Photosynthesis (60 min)</w:t>
      </w:r>
    </w:p>
    <w:p w14:paraId="15554995" w14:textId="149CF24D" w:rsidR="00240C97" w:rsidRDefault="00240C97" w:rsidP="00240C97">
      <w:pPr>
        <w:pStyle w:val="Heading2"/>
      </w:pPr>
      <w:r>
        <w:t>Overview and Preparation</w:t>
      </w:r>
    </w:p>
    <w:p w14:paraId="03F48CFC" w14:textId="77777777" w:rsidR="00240C97" w:rsidRPr="002B5F20" w:rsidRDefault="00240C97" w:rsidP="00240C97">
      <w:pPr>
        <w:pStyle w:val="Heading3"/>
      </w:pPr>
      <w:r>
        <w:t>Target Student Performance</w:t>
      </w:r>
    </w:p>
    <w:p w14:paraId="57D14755" w14:textId="5E075007" w:rsidR="00240C97" w:rsidRPr="00AD3132" w:rsidRDefault="00F07BE6" w:rsidP="00240C97">
      <w:pPr>
        <w:rPr>
          <w:color w:val="FF0000"/>
        </w:rPr>
      </w:pPr>
      <w:r w:rsidRPr="003D7670">
        <w:t>Students use molecular models to explain how carbon, oxygen, and hydrogen atoms</w:t>
      </w:r>
      <w:r>
        <w:t xml:space="preserve"> in carbon dioxide and water</w:t>
      </w:r>
      <w:r w:rsidRPr="003D7670">
        <w:t xml:space="preserve"> molecules</w:t>
      </w:r>
      <w:r>
        <w:t xml:space="preserve"> </w:t>
      </w:r>
      <w:r w:rsidRPr="003D7670">
        <w:t>are rearranged</w:t>
      </w:r>
      <w:r>
        <w:t xml:space="preserve"> into glucose and oxygen</w:t>
      </w:r>
      <w:r w:rsidRPr="003D7670">
        <w:t xml:space="preserve"> in a </w:t>
      </w:r>
      <w:r>
        <w:t>potato plant’s</w:t>
      </w:r>
      <w:r w:rsidRPr="003D7670">
        <w:t xml:space="preserve"> </w:t>
      </w:r>
      <w:r>
        <w:t xml:space="preserve">leaf </w:t>
      </w:r>
      <w:r w:rsidRPr="003D7670">
        <w:t>cells.</w:t>
      </w:r>
      <w:r w:rsidDel="00F07BE6">
        <w:rPr>
          <w:color w:val="FF0000"/>
        </w:rPr>
        <w:t xml:space="preserve"> </w:t>
      </w:r>
    </w:p>
    <w:p w14:paraId="300BA3A5" w14:textId="77777777" w:rsidR="00240C97" w:rsidRDefault="00240C97" w:rsidP="00240C97">
      <w:pPr>
        <w:pStyle w:val="Heading3"/>
      </w:pPr>
      <w:r>
        <w:t>Resources You Provide</w:t>
      </w:r>
    </w:p>
    <w:p w14:paraId="4991AB16" w14:textId="77777777" w:rsidR="004C0ED4" w:rsidRDefault="004C0ED4" w:rsidP="00917547">
      <w:pPr>
        <w:pStyle w:val="List1"/>
        <w:numPr>
          <w:ilvl w:val="0"/>
          <w:numId w:val="32"/>
        </w:numPr>
        <w:spacing w:after="0"/>
        <w:ind w:left="360"/>
      </w:pPr>
      <w:r>
        <w:t>Molecular modeling kit (1 per pair of students; includes 6 carbon atoms, 12 hydrogen atoms, 18 oxygen atoms, 36 or more bond links)</w:t>
      </w:r>
    </w:p>
    <w:p w14:paraId="745D4308" w14:textId="77777777" w:rsidR="004C0ED4" w:rsidRDefault="004C0ED4" w:rsidP="00917547">
      <w:pPr>
        <w:pStyle w:val="List1"/>
        <w:numPr>
          <w:ilvl w:val="0"/>
          <w:numId w:val="32"/>
        </w:numPr>
        <w:spacing w:after="0"/>
        <w:ind w:left="360"/>
      </w:pPr>
      <w:r>
        <w:t>Twist ties (12 per pair of students)</w:t>
      </w:r>
    </w:p>
    <w:p w14:paraId="38E17428" w14:textId="77777777" w:rsidR="00240C97" w:rsidRPr="002B5F20" w:rsidRDefault="004C0ED4" w:rsidP="00917547">
      <w:pPr>
        <w:pStyle w:val="List1"/>
        <w:numPr>
          <w:ilvl w:val="0"/>
          <w:numId w:val="32"/>
        </w:numPr>
        <w:ind w:left="360"/>
      </w:pPr>
      <w:r>
        <w:t>Scissors (1 per pair of students)</w:t>
      </w:r>
    </w:p>
    <w:p w14:paraId="3C31EBE3" w14:textId="77777777" w:rsidR="00240C97" w:rsidRPr="00D438F2" w:rsidRDefault="00240C97" w:rsidP="00240C97">
      <w:pPr>
        <w:pStyle w:val="Heading3"/>
      </w:pPr>
      <w:r w:rsidRPr="00D438F2">
        <w:t>Resources Provided</w:t>
      </w:r>
    </w:p>
    <w:p w14:paraId="623336A2" w14:textId="77777777" w:rsidR="004C0ED4" w:rsidRPr="004075F6" w:rsidRDefault="004C0ED4" w:rsidP="00917547">
      <w:pPr>
        <w:pStyle w:val="ListParagraph"/>
        <w:numPr>
          <w:ilvl w:val="0"/>
          <w:numId w:val="32"/>
        </w:numPr>
        <w:ind w:left="360" w:right="36"/>
      </w:pPr>
      <w:r>
        <w:rPr>
          <w:bCs/>
          <w:color w:val="0000FF"/>
        </w:rPr>
        <w:t>4.3 Molecular Models for Potato Photosynthesis PPT</w:t>
      </w:r>
    </w:p>
    <w:p w14:paraId="61C3D684" w14:textId="77777777" w:rsidR="004C0ED4" w:rsidRDefault="004C0ED4" w:rsidP="00917547">
      <w:pPr>
        <w:pStyle w:val="ListParagraph"/>
        <w:numPr>
          <w:ilvl w:val="0"/>
          <w:numId w:val="32"/>
        </w:numPr>
        <w:ind w:left="360" w:right="36"/>
        <w:rPr>
          <w:color w:val="0000FF"/>
        </w:rPr>
      </w:pPr>
      <w:r>
        <w:rPr>
          <w:color w:val="0000FF"/>
        </w:rPr>
        <w:t xml:space="preserve">4.3 Molecular Models for Potato Photosynthesis Worksheet </w:t>
      </w:r>
      <w:r w:rsidRPr="00CA1D4D">
        <w:t>(1 per student)</w:t>
      </w:r>
    </w:p>
    <w:p w14:paraId="310974D9" w14:textId="77777777" w:rsidR="004C0ED4" w:rsidRPr="00F5363F" w:rsidRDefault="004C0ED4" w:rsidP="00917547">
      <w:pPr>
        <w:pStyle w:val="ListParagraph"/>
        <w:numPr>
          <w:ilvl w:val="0"/>
          <w:numId w:val="32"/>
        </w:numPr>
        <w:ind w:left="360" w:right="36"/>
        <w:rPr>
          <w:color w:val="7030A0"/>
        </w:rPr>
      </w:pPr>
      <w:r w:rsidRPr="00F5363F">
        <w:rPr>
          <w:color w:val="7030A0"/>
        </w:rPr>
        <w:t>4.3 Grading Molecular Models for Potato Photosynthesis Worksheet</w:t>
      </w:r>
    </w:p>
    <w:p w14:paraId="52D47C14" w14:textId="77777777" w:rsidR="00240C97" w:rsidRPr="00D438F2" w:rsidRDefault="00240C97" w:rsidP="00240C97">
      <w:pPr>
        <w:pStyle w:val="Heading3"/>
      </w:pPr>
      <w:r>
        <w:t xml:space="preserve">Recurring </w:t>
      </w:r>
      <w:r w:rsidRPr="00D438F2">
        <w:t>Resources</w:t>
      </w:r>
    </w:p>
    <w:p w14:paraId="3CA8DD8A" w14:textId="77777777" w:rsidR="004C0ED4" w:rsidRDefault="004C0ED4" w:rsidP="00917547">
      <w:pPr>
        <w:pStyle w:val="ListParagraph"/>
        <w:numPr>
          <w:ilvl w:val="0"/>
          <w:numId w:val="2"/>
        </w:numPr>
        <w:ind w:right="36"/>
        <w:rPr>
          <w:color w:val="0000FF"/>
        </w:rPr>
      </w:pPr>
      <w:r w:rsidRPr="004C0ED4">
        <w:rPr>
          <w:color w:val="00B050"/>
        </w:rPr>
        <w:t xml:space="preserve">Forms of Energy Cards </w:t>
      </w:r>
      <w:r>
        <w:t>(1 set per pair of students)</w:t>
      </w:r>
    </w:p>
    <w:p w14:paraId="3547BB8B" w14:textId="77777777" w:rsidR="00240C97" w:rsidRPr="004C0ED4" w:rsidRDefault="004C0ED4" w:rsidP="00917547">
      <w:pPr>
        <w:pStyle w:val="ListParagraph"/>
        <w:numPr>
          <w:ilvl w:val="0"/>
          <w:numId w:val="2"/>
        </w:numPr>
        <w:ind w:right="36"/>
        <w:rPr>
          <w:color w:val="0000FF"/>
        </w:rPr>
      </w:pPr>
      <w:r w:rsidRPr="004C0ED4">
        <w:rPr>
          <w:color w:val="00B050"/>
        </w:rPr>
        <w:t xml:space="preserve">Molecular Models 11 x 17 Placemat </w:t>
      </w:r>
      <w:r>
        <w:t>(1 per pair of students)</w:t>
      </w:r>
    </w:p>
    <w:p w14:paraId="1BF2971E" w14:textId="77777777" w:rsidR="00240C97" w:rsidRPr="00D438F2" w:rsidRDefault="00240C97" w:rsidP="00240C97">
      <w:pPr>
        <w:pStyle w:val="Heading3"/>
      </w:pPr>
      <w:r w:rsidRPr="00D438F2">
        <w:t>Setup</w:t>
      </w:r>
    </w:p>
    <w:p w14:paraId="449C28A6" w14:textId="77777777" w:rsidR="004C0ED4" w:rsidRPr="00CA1D4D" w:rsidRDefault="004C0ED4" w:rsidP="004C0ED4">
      <w:pPr>
        <w:pStyle w:val="List1"/>
        <w:ind w:left="0" w:firstLine="0"/>
      </w:pPr>
      <w:r>
        <w:t xml:space="preserve">Print one copy of </w:t>
      </w:r>
      <w:r>
        <w:rPr>
          <w:color w:val="0000FF"/>
        </w:rPr>
        <w:t xml:space="preserve">4.3 Molecular Models for Potato Photosynthesis Worksheet </w:t>
      </w:r>
      <w:r>
        <w:t xml:space="preserve">for each student. For each pair of students, print one copy of </w:t>
      </w:r>
      <w:r w:rsidRPr="004C0ED4">
        <w:rPr>
          <w:color w:val="00B050"/>
        </w:rPr>
        <w:t>Molecular Models 11 x 17 Placemat</w:t>
      </w:r>
      <w:r w:rsidRPr="00CE2DFA">
        <w:t>,</w:t>
      </w:r>
      <w:r>
        <w:t xml:space="preserve"> </w:t>
      </w:r>
      <w:r w:rsidRPr="004C0ED4">
        <w:rPr>
          <w:color w:val="00B050"/>
        </w:rPr>
        <w:t>Forms of Energy Cards</w:t>
      </w:r>
      <w:r w:rsidRPr="00581703">
        <w:t>,</w:t>
      </w:r>
      <w:r>
        <w:t xml:space="preserve"> and prepare a pair of scissors. Prepare enough molecular modeling kits for each group. Prepare a computer and a projector to show the PPT while the students are creating models.</w:t>
      </w:r>
    </w:p>
    <w:p w14:paraId="35D03E79" w14:textId="57DDED87" w:rsidR="00240C97" w:rsidRPr="00CD686F" w:rsidRDefault="00240C97" w:rsidP="00240C97">
      <w:pPr>
        <w:pStyle w:val="Heading2"/>
        <w:rPr>
          <w:color w:val="FF0000"/>
        </w:rPr>
      </w:pPr>
      <w:r w:rsidRPr="00D438F2">
        <w:t>Directions</w:t>
      </w:r>
    </w:p>
    <w:tbl>
      <w:tblPr>
        <w:tblStyle w:val="TableGrid"/>
        <w:tblW w:w="0" w:type="auto"/>
        <w:tblLook w:val="04A0" w:firstRow="1" w:lastRow="0" w:firstColumn="1" w:lastColumn="0" w:noHBand="0" w:noVBand="1"/>
      </w:tblPr>
      <w:tblGrid>
        <w:gridCol w:w="9350"/>
      </w:tblGrid>
      <w:tr w:rsidR="004C0ED4" w14:paraId="35CF1463" w14:textId="77777777" w:rsidTr="004C0ED4">
        <w:tc>
          <w:tcPr>
            <w:tcW w:w="9350" w:type="dxa"/>
          </w:tcPr>
          <w:p w14:paraId="10F97D74" w14:textId="77777777" w:rsidR="004C0ED4" w:rsidRDefault="004C0ED4" w:rsidP="00917547">
            <w:pPr>
              <w:pStyle w:val="ListParagraph"/>
              <w:numPr>
                <w:ilvl w:val="0"/>
                <w:numId w:val="42"/>
              </w:numPr>
              <w:ind w:left="432"/>
              <w:rPr>
                <w:b/>
                <w:bCs/>
              </w:rPr>
            </w:pPr>
            <w:r>
              <w:rPr>
                <w:b/>
                <w:bCs/>
              </w:rPr>
              <w:t>Use the instructional model to show students where they are in the course of the unit.</w:t>
            </w:r>
          </w:p>
          <w:p w14:paraId="4E4E8848" w14:textId="77777777" w:rsidR="004C0ED4" w:rsidRPr="00CE2DFA" w:rsidRDefault="004C0ED4" w:rsidP="00ED075E">
            <w:pPr>
              <w:rPr>
                <w:bCs/>
              </w:rPr>
            </w:pPr>
            <w:r>
              <w:rPr>
                <w:bCs/>
              </w:rPr>
              <w:t xml:space="preserve">Show slide 2 of the </w:t>
            </w:r>
            <w:r w:rsidRPr="00CE2DFA">
              <w:rPr>
                <w:bCs/>
                <w:color w:val="0000FF"/>
              </w:rPr>
              <w:t>4.3 Molecular Models for Potato Photosynthesis PPT</w:t>
            </w:r>
            <w:r>
              <w:rPr>
                <w:bCs/>
              </w:rPr>
              <w:t>.</w:t>
            </w:r>
          </w:p>
        </w:tc>
      </w:tr>
      <w:tr w:rsidR="004C0ED4" w14:paraId="4441EB9A" w14:textId="77777777" w:rsidTr="004C0ED4">
        <w:tc>
          <w:tcPr>
            <w:tcW w:w="9350" w:type="dxa"/>
          </w:tcPr>
          <w:p w14:paraId="644DF8D2" w14:textId="77777777" w:rsidR="004C0ED4" w:rsidRPr="00CE2DFA" w:rsidRDefault="004C0ED4" w:rsidP="00C04457">
            <w:pPr>
              <w:pStyle w:val="ListParagraph"/>
              <w:numPr>
                <w:ilvl w:val="0"/>
                <w:numId w:val="42"/>
              </w:numPr>
              <w:ind w:left="340"/>
              <w:rPr>
                <w:rFonts w:eastAsia="Cambria"/>
                <w:b/>
              </w:rPr>
            </w:pPr>
            <w:r w:rsidRPr="00CE2DFA">
              <w:rPr>
                <w:rFonts w:eastAsia="Cambria"/>
                <w:b/>
              </w:rPr>
              <w:t>Make connections among processes at different scales.</w:t>
            </w:r>
          </w:p>
          <w:p w14:paraId="1E4F8ED8" w14:textId="77777777" w:rsidR="004C0ED4" w:rsidRDefault="004C0ED4" w:rsidP="00C04457">
            <w:pPr>
              <w:ind w:left="-20"/>
              <w:rPr>
                <w:rFonts w:eastAsia="Cambria"/>
              </w:rPr>
            </w:pPr>
            <w:r>
              <w:rPr>
                <w:rFonts w:eastAsia="Cambria"/>
              </w:rPr>
              <w:t>Display slide 3 in the PPT.</w:t>
            </w:r>
          </w:p>
          <w:p w14:paraId="6D27C64A" w14:textId="77777777" w:rsidR="004C0ED4" w:rsidRDefault="004C0ED4" w:rsidP="00C04457">
            <w:pPr>
              <w:pStyle w:val="ListParagraph"/>
              <w:numPr>
                <w:ilvl w:val="0"/>
                <w:numId w:val="17"/>
              </w:numPr>
              <w:spacing w:after="0"/>
              <w:ind w:left="340"/>
              <w:rPr>
                <w:rFonts w:eastAsia="Cambria"/>
              </w:rPr>
            </w:pPr>
            <w:r>
              <w:rPr>
                <w:rFonts w:eastAsia="Cambria"/>
              </w:rPr>
              <w:t>Introduce</w:t>
            </w:r>
            <w:r w:rsidRPr="00D41367">
              <w:rPr>
                <w:rFonts w:eastAsia="Cambria"/>
              </w:rPr>
              <w:t xml:space="preserve"> students </w:t>
            </w:r>
            <w:r>
              <w:rPr>
                <w:rFonts w:eastAsia="Cambria"/>
              </w:rPr>
              <w:t xml:space="preserve">to </w:t>
            </w:r>
            <w:r w:rsidRPr="00D41367">
              <w:rPr>
                <w:rFonts w:eastAsia="Cambria"/>
              </w:rPr>
              <w:t xml:space="preserve">the driving question: </w:t>
            </w:r>
            <w:r>
              <w:rPr>
                <w:rFonts w:eastAsia="Cambria"/>
                <w:i/>
              </w:rPr>
              <w:t>How does a potato plant make the food it needs to grow and function?</w:t>
            </w:r>
          </w:p>
          <w:p w14:paraId="29EEEC36" w14:textId="77777777" w:rsidR="004C0ED4" w:rsidRPr="009355CF" w:rsidRDefault="004C0ED4" w:rsidP="00C04457">
            <w:pPr>
              <w:pStyle w:val="ListParagraph"/>
              <w:numPr>
                <w:ilvl w:val="0"/>
                <w:numId w:val="17"/>
              </w:numPr>
              <w:spacing w:after="0"/>
              <w:ind w:left="340"/>
              <w:rPr>
                <w:rFonts w:eastAsia="Cambria"/>
                <w:i/>
              </w:rPr>
            </w:pPr>
            <w:r w:rsidRPr="009355CF">
              <w:rPr>
                <w:rFonts w:eastAsia="Cambria"/>
              </w:rPr>
              <w:t xml:space="preserve">Connect this question at the macroscopic scale to an unanswered question about the Energy Change Question at the </w:t>
            </w:r>
            <w:r w:rsidRPr="009355CF">
              <w:rPr>
                <w:rFonts w:eastAsia="SimSun"/>
                <w:lang w:eastAsia="zh-CN"/>
              </w:rPr>
              <w:t xml:space="preserve">microscopic </w:t>
            </w:r>
            <w:r w:rsidRPr="009355CF">
              <w:rPr>
                <w:rFonts w:eastAsia="Cambria"/>
              </w:rPr>
              <w:t xml:space="preserve">scale: </w:t>
            </w:r>
            <w:r w:rsidRPr="009355CF">
              <w:rPr>
                <w:rFonts w:asciiTheme="minorHAnsi" w:eastAsiaTheme="minorEastAsia" w:hAnsi="Calibri" w:cstheme="minorBidi"/>
                <w:color w:val="000000" w:themeColor="text1"/>
                <w:kern w:val="24"/>
                <w:sz w:val="36"/>
                <w:szCs w:val="36"/>
                <w:lang w:eastAsia="zh-CN"/>
              </w:rPr>
              <w:t xml:space="preserve"> </w:t>
            </w:r>
            <w:r>
              <w:rPr>
                <w:rFonts w:eastAsia="Cambria"/>
                <w:i/>
              </w:rPr>
              <w:t>How do a potato’s’ leaf cells produce the food the potato needs to grow and function?</w:t>
            </w:r>
          </w:p>
          <w:p w14:paraId="4DE899AD" w14:textId="77777777" w:rsidR="004C0ED4" w:rsidRDefault="004C0ED4" w:rsidP="00C04457">
            <w:pPr>
              <w:pStyle w:val="ListParagraph"/>
              <w:numPr>
                <w:ilvl w:val="0"/>
                <w:numId w:val="17"/>
              </w:numPr>
              <w:spacing w:after="0"/>
              <w:ind w:left="340"/>
              <w:rPr>
                <w:rFonts w:eastAsia="SimSun"/>
                <w:i/>
                <w:lang w:eastAsia="zh-CN"/>
              </w:rPr>
            </w:pPr>
            <w:r w:rsidRPr="009355CF">
              <w:rPr>
                <w:rFonts w:eastAsia="SimSun"/>
                <w:lang w:eastAsia="zh-CN"/>
              </w:rPr>
              <w:t>Connect this question at the microscopic scale to an unanswered question about the Energy Change Question at the atomic-molecular scale:</w:t>
            </w:r>
            <w:r w:rsidRPr="009355CF">
              <w:rPr>
                <w:rFonts w:eastAsia="SimSun"/>
                <w:i/>
                <w:lang w:eastAsia="zh-CN"/>
              </w:rPr>
              <w:t xml:space="preserve"> </w:t>
            </w:r>
            <w:r>
              <w:rPr>
                <w:rFonts w:eastAsia="SimSun"/>
                <w:i/>
                <w:lang w:eastAsia="zh-CN"/>
              </w:rPr>
              <w:t>What chemical change produces food in the potato’s leaf cells?</w:t>
            </w:r>
          </w:p>
          <w:p w14:paraId="6F5C5551" w14:textId="77777777" w:rsidR="004C0ED4" w:rsidRPr="00CE2DFA" w:rsidRDefault="004C0ED4" w:rsidP="00C04457">
            <w:pPr>
              <w:pStyle w:val="ListParagraph"/>
              <w:numPr>
                <w:ilvl w:val="0"/>
                <w:numId w:val="17"/>
              </w:numPr>
              <w:ind w:left="340"/>
              <w:rPr>
                <w:rFonts w:eastAsia="SimSun"/>
                <w:i/>
                <w:lang w:eastAsia="zh-CN"/>
              </w:rPr>
            </w:pPr>
            <w:r w:rsidRPr="00CE2DFA">
              <w:rPr>
                <w:rFonts w:eastAsia="Cambria"/>
              </w:rPr>
              <w:lastRenderedPageBreak/>
              <w:t>Assure students that we will be able to answer several of their unanswered questions by the end of today’s activity.</w:t>
            </w:r>
          </w:p>
        </w:tc>
      </w:tr>
      <w:tr w:rsidR="004C0ED4" w14:paraId="6100DB49" w14:textId="77777777" w:rsidTr="004C0ED4">
        <w:trPr>
          <w:trHeight w:val="1934"/>
        </w:trPr>
        <w:tc>
          <w:tcPr>
            <w:tcW w:w="9350" w:type="dxa"/>
          </w:tcPr>
          <w:p w14:paraId="2FF8516E" w14:textId="77777777" w:rsidR="004C0ED4" w:rsidRPr="00EF1393" w:rsidRDefault="004C0ED4" w:rsidP="00917547">
            <w:pPr>
              <w:pStyle w:val="ListParagraph"/>
              <w:numPr>
                <w:ilvl w:val="0"/>
                <w:numId w:val="42"/>
              </w:numPr>
              <w:tabs>
                <w:tab w:val="left" w:pos="522"/>
              </w:tabs>
              <w:ind w:left="432"/>
              <w:rPr>
                <w:b/>
                <w:bCs/>
              </w:rPr>
            </w:pPr>
            <w:r w:rsidRPr="00EF1393">
              <w:rPr>
                <w:b/>
                <w:bCs/>
              </w:rPr>
              <w:lastRenderedPageBreak/>
              <w:t xml:space="preserve">Use the Plants in the Light and Dark investigation results to ask about how plants make their own food. </w:t>
            </w:r>
          </w:p>
          <w:p w14:paraId="6458C4AC" w14:textId="6A75AF9F" w:rsidR="004C0ED4" w:rsidRPr="00EF1393" w:rsidRDefault="004C0ED4" w:rsidP="00C04457">
            <w:r>
              <w:rPr>
                <w:bCs/>
              </w:rPr>
              <w:t xml:space="preserve">Display slide 4 of the PPT. </w:t>
            </w:r>
            <w:r w:rsidRPr="00EF1393">
              <w:t xml:space="preserve">Remind students of the results of the Plants in the Light and Dark </w:t>
            </w:r>
            <w:r w:rsidR="00F42D33">
              <w:t>I</w:t>
            </w:r>
            <w:r w:rsidRPr="00EF1393">
              <w:t>nvestigation: The plants in the light changed the BTB solution to blue, which indicated a decrease in CO</w:t>
            </w:r>
            <w:r w:rsidRPr="00EF1393">
              <w:rPr>
                <w:vertAlign w:val="subscript"/>
              </w:rPr>
              <w:t>2</w:t>
            </w:r>
            <w:r w:rsidRPr="00EF1393">
              <w:t>. The plants in the dark changed the BTB solution to yellow, which indicated an increase in CO</w:t>
            </w:r>
            <w:r w:rsidRPr="00EF1393">
              <w:rPr>
                <w:vertAlign w:val="subscript"/>
              </w:rPr>
              <w:t>2</w:t>
            </w:r>
            <w:r w:rsidRPr="00EF1393">
              <w:t>. The carbon must be going to and coming from somewhere around the plants.</w:t>
            </w:r>
          </w:p>
          <w:p w14:paraId="3C7DE0E9" w14:textId="77777777" w:rsidR="004C0ED4" w:rsidRDefault="004C0ED4" w:rsidP="00C04457">
            <w:pPr>
              <w:pStyle w:val="ListParagraph"/>
              <w:numPr>
                <w:ilvl w:val="0"/>
                <w:numId w:val="34"/>
              </w:numPr>
              <w:ind w:left="340"/>
              <w:rPr>
                <w:bCs/>
              </w:rPr>
            </w:pPr>
            <w:r>
              <w:rPr>
                <w:bCs/>
              </w:rPr>
              <w:t>Discuss the diagram on slide 4, which shows that food made in the leaves is needed for both growth and movement. Explain that modeling photosynthesis will help them understand the results of the investigation.</w:t>
            </w:r>
          </w:p>
          <w:p w14:paraId="442A3019" w14:textId="77777777" w:rsidR="004C0ED4" w:rsidRDefault="004C0ED4" w:rsidP="00C04457">
            <w:pPr>
              <w:pStyle w:val="ListParagraph"/>
              <w:numPr>
                <w:ilvl w:val="0"/>
                <w:numId w:val="34"/>
              </w:numPr>
              <w:ind w:left="340"/>
              <w:rPr>
                <w:bCs/>
              </w:rPr>
            </w:pPr>
            <w:r>
              <w:rPr>
                <w:bCs/>
              </w:rPr>
              <w:t xml:space="preserve">Display slide 5 of the PPT. </w:t>
            </w:r>
            <w:r w:rsidRPr="00EF1393">
              <w:rPr>
                <w:bCs/>
              </w:rPr>
              <w:t>Use the animation to support students in connecting the atomic-molecular scale to the macroscopic scale.</w:t>
            </w:r>
          </w:p>
          <w:p w14:paraId="218406AD" w14:textId="3FDF6697" w:rsidR="004C0ED4" w:rsidRPr="00CE2DFA" w:rsidRDefault="004C0ED4" w:rsidP="00C04457">
            <w:pPr>
              <w:pStyle w:val="ListParagraph"/>
              <w:numPr>
                <w:ilvl w:val="0"/>
                <w:numId w:val="34"/>
              </w:numPr>
              <w:ind w:left="340"/>
              <w:rPr>
                <w:bCs/>
              </w:rPr>
            </w:pPr>
            <w:r w:rsidRPr="00EF1393">
              <w:rPr>
                <w:bCs/>
              </w:rPr>
              <w:t xml:space="preserve">Tell students they will be modeling the change that occurs during </w:t>
            </w:r>
            <w:r w:rsidR="00F42D33">
              <w:rPr>
                <w:bCs/>
              </w:rPr>
              <w:t>photosynthesis</w:t>
            </w:r>
            <w:r w:rsidRPr="00EF1393">
              <w:rPr>
                <w:bCs/>
              </w:rPr>
              <w:t xml:space="preserve"> at the atomic-molecular scale.</w:t>
            </w:r>
          </w:p>
        </w:tc>
      </w:tr>
      <w:tr w:rsidR="004C0ED4" w14:paraId="5B977009" w14:textId="77777777" w:rsidTr="004C0ED4">
        <w:trPr>
          <w:trHeight w:val="719"/>
        </w:trPr>
        <w:tc>
          <w:tcPr>
            <w:tcW w:w="9350" w:type="dxa"/>
          </w:tcPr>
          <w:p w14:paraId="78E96173" w14:textId="77777777" w:rsidR="004C0ED4" w:rsidRPr="00CE2DFA" w:rsidRDefault="004C0ED4" w:rsidP="00917547">
            <w:pPr>
              <w:pStyle w:val="ListParagraph"/>
              <w:numPr>
                <w:ilvl w:val="0"/>
                <w:numId w:val="42"/>
              </w:numPr>
              <w:ind w:left="432"/>
              <w:rPr>
                <w:b/>
                <w:bCs/>
              </w:rPr>
            </w:pPr>
            <w:r w:rsidRPr="00CE2DFA">
              <w:rPr>
                <w:b/>
                <w:bCs/>
              </w:rPr>
              <w:t>Prepare for building molecular models.</w:t>
            </w:r>
          </w:p>
          <w:p w14:paraId="3F46BA9D" w14:textId="786F840C" w:rsidR="00F42D33" w:rsidRDefault="004C0ED4" w:rsidP="00ED075E">
            <w:pPr>
              <w:rPr>
                <w:bCs/>
              </w:rPr>
            </w:pPr>
            <w:r w:rsidRPr="002E253A">
              <w:rPr>
                <w:bCs/>
              </w:rPr>
              <w:t xml:space="preserve">Divide the class into pairs and give each pair a molecular model kit, a set of </w:t>
            </w:r>
            <w:r w:rsidRPr="004C0ED4">
              <w:rPr>
                <w:bCs/>
                <w:color w:val="00B050"/>
              </w:rPr>
              <w:t>Forms of Energy Cards</w:t>
            </w:r>
            <w:r w:rsidRPr="002E253A">
              <w:rPr>
                <w:bCs/>
              </w:rPr>
              <w:t xml:space="preserve">, and </w:t>
            </w:r>
            <w:r w:rsidRPr="004C0ED4">
              <w:rPr>
                <w:bCs/>
                <w:color w:val="00B050"/>
              </w:rPr>
              <w:t>Molecular Models 11 x 17 Placemat</w:t>
            </w:r>
            <w:r w:rsidRPr="002E253A">
              <w:rPr>
                <w:bCs/>
              </w:rPr>
              <w:t xml:space="preserve">. Pass out one copy of </w:t>
            </w:r>
            <w:r>
              <w:rPr>
                <w:bCs/>
                <w:color w:val="0000FF"/>
              </w:rPr>
              <w:t xml:space="preserve">4.3 </w:t>
            </w:r>
            <w:r w:rsidRPr="008304B0">
              <w:rPr>
                <w:bCs/>
                <w:color w:val="0000FF"/>
              </w:rPr>
              <w:t xml:space="preserve">Molecular Models for </w:t>
            </w:r>
            <w:r>
              <w:rPr>
                <w:bCs/>
                <w:color w:val="0000FF"/>
              </w:rPr>
              <w:t>Potato Photosynthesis</w:t>
            </w:r>
            <w:r w:rsidRPr="008304B0">
              <w:rPr>
                <w:bCs/>
                <w:color w:val="0000FF"/>
              </w:rPr>
              <w:t xml:space="preserve"> Worksheet</w:t>
            </w:r>
            <w:r w:rsidRPr="002E253A">
              <w:rPr>
                <w:bCs/>
              </w:rPr>
              <w:t xml:space="preserve"> to each student.</w:t>
            </w:r>
          </w:p>
          <w:p w14:paraId="095D4E74" w14:textId="77777777" w:rsidR="004C0ED4" w:rsidRPr="0072321E" w:rsidRDefault="004C0ED4" w:rsidP="00C04457">
            <w:pPr>
              <w:pStyle w:val="ListParagraph"/>
              <w:numPr>
                <w:ilvl w:val="0"/>
                <w:numId w:val="59"/>
              </w:numPr>
              <w:ind w:left="340"/>
              <w:rPr>
                <w:b/>
                <w:bCs/>
              </w:rPr>
            </w:pPr>
            <w:r w:rsidRPr="0072321E">
              <w:rPr>
                <w:bCs/>
              </w:rPr>
              <w:t xml:space="preserve">Show students slide </w:t>
            </w:r>
            <w:r>
              <w:t xml:space="preserve">6 </w:t>
            </w:r>
            <w:r w:rsidRPr="008304B0">
              <w:t xml:space="preserve">to </w:t>
            </w:r>
            <w:r>
              <w:t>review</w:t>
            </w:r>
            <w:r w:rsidRPr="008304B0">
              <w:t xml:space="preserve"> the bonding of atoms in molecules. Tell students that the rules on this slide are important because they apply to all molecules that they will make in all </w:t>
            </w:r>
            <w:r w:rsidRPr="0072321E">
              <w:rPr>
                <w:i/>
              </w:rPr>
              <w:t>Carbon TIME</w:t>
            </w:r>
            <w:r w:rsidRPr="008304B0">
              <w:t xml:space="preserve"> units.</w:t>
            </w:r>
          </w:p>
        </w:tc>
      </w:tr>
      <w:tr w:rsidR="004C0ED4" w14:paraId="4A0641A6" w14:textId="77777777" w:rsidTr="004C0ED4">
        <w:trPr>
          <w:trHeight w:val="359"/>
        </w:trPr>
        <w:tc>
          <w:tcPr>
            <w:tcW w:w="9350" w:type="dxa"/>
          </w:tcPr>
          <w:p w14:paraId="5BB1F670" w14:textId="77777777" w:rsidR="004C0ED4" w:rsidRDefault="004C0ED4" w:rsidP="00917547">
            <w:pPr>
              <w:pStyle w:val="ListParagraph"/>
              <w:numPr>
                <w:ilvl w:val="0"/>
                <w:numId w:val="42"/>
              </w:numPr>
              <w:ind w:left="432"/>
              <w:contextualSpacing w:val="0"/>
              <w:rPr>
                <w:b/>
                <w:bCs/>
              </w:rPr>
            </w:pPr>
            <w:r w:rsidRPr="00D06115">
              <w:rPr>
                <w:b/>
                <w:bCs/>
              </w:rPr>
              <w:t>Have students use the molecular model kits to construct the reactants.</w:t>
            </w:r>
          </w:p>
          <w:p w14:paraId="5548197A" w14:textId="77777777" w:rsidR="004C0ED4" w:rsidRPr="00CE2DFA" w:rsidRDefault="004C0ED4" w:rsidP="00C04457">
            <w:pPr>
              <w:rPr>
                <w:b/>
                <w:bCs/>
              </w:rPr>
            </w:pPr>
            <w:r w:rsidRPr="00CE2DFA">
              <w:rPr>
                <w:bCs/>
              </w:rPr>
              <w:t>Use slide 7 to show instructions to construct the reactants: carbon dioxide and water. Students can also follow instructions in Part B of their worksheet.</w:t>
            </w:r>
          </w:p>
        </w:tc>
      </w:tr>
      <w:tr w:rsidR="004C0ED4" w14:paraId="1A322114" w14:textId="77777777" w:rsidTr="004C0ED4">
        <w:trPr>
          <w:trHeight w:val="2150"/>
        </w:trPr>
        <w:tc>
          <w:tcPr>
            <w:tcW w:w="9350" w:type="dxa"/>
          </w:tcPr>
          <w:p w14:paraId="6D115F75" w14:textId="77777777" w:rsidR="004C0ED4" w:rsidRPr="00EF1393" w:rsidRDefault="004C0ED4" w:rsidP="00917547">
            <w:pPr>
              <w:pStyle w:val="ListParagraph"/>
              <w:numPr>
                <w:ilvl w:val="0"/>
                <w:numId w:val="42"/>
              </w:numPr>
              <w:ind w:left="432"/>
              <w:rPr>
                <w:b/>
                <w:bCs/>
              </w:rPr>
            </w:pPr>
            <w:r w:rsidRPr="00EF1393">
              <w:rPr>
                <w:b/>
                <w:bCs/>
              </w:rPr>
              <w:t>Check students’ work for the reactants.</w:t>
            </w:r>
          </w:p>
          <w:p w14:paraId="4E8809C2" w14:textId="77777777" w:rsidR="004C0ED4" w:rsidRPr="00B54B92" w:rsidRDefault="004C0ED4" w:rsidP="00ED075E">
            <w:pPr>
              <w:rPr>
                <w:bCs/>
              </w:rPr>
            </w:pPr>
            <w:r w:rsidRPr="00B54B92">
              <w:rPr>
                <w:bCs/>
              </w:rPr>
              <w:t xml:space="preserve">Show slide </w:t>
            </w:r>
            <w:r>
              <w:rPr>
                <w:bCs/>
              </w:rPr>
              <w:t>8</w:t>
            </w:r>
            <w:r>
              <w:rPr>
                <w:rFonts w:eastAsia="SimSun" w:hint="eastAsia"/>
                <w:bCs/>
                <w:lang w:eastAsia="zh-CN"/>
              </w:rPr>
              <w:t xml:space="preserve"> in the PPT</w:t>
            </w:r>
            <w:r w:rsidRPr="00B54B92">
              <w:rPr>
                <w:bCs/>
              </w:rPr>
              <w:t>.</w:t>
            </w:r>
          </w:p>
          <w:p w14:paraId="53EB33DD" w14:textId="77777777" w:rsidR="004C0ED4" w:rsidRPr="00F63EB8" w:rsidRDefault="004C0ED4" w:rsidP="00C04457">
            <w:pPr>
              <w:pStyle w:val="ListParagraph"/>
              <w:numPr>
                <w:ilvl w:val="0"/>
                <w:numId w:val="50"/>
              </w:numPr>
              <w:ind w:left="340" w:hanging="328"/>
              <w:rPr>
                <w:bCs/>
              </w:rPr>
            </w:pPr>
            <w:r w:rsidRPr="00EF1393">
              <w:t>After students get a chance to create the reactant molecules, show students the photo on Slide 8 and explain that the twist ties represent energy, and will represent the transformation of light energy to chemical energy. Have students put 12 twist ties on the reactants side of their poster. Have students put the light energy card under the twist ties. Have students note how many energy units (twist ties) they begin with.</w:t>
            </w:r>
          </w:p>
          <w:p w14:paraId="01317DB4" w14:textId="77777777" w:rsidR="004C0ED4" w:rsidRDefault="004C0ED4" w:rsidP="00C04457">
            <w:pPr>
              <w:pStyle w:val="ListParagraph"/>
              <w:numPr>
                <w:ilvl w:val="0"/>
                <w:numId w:val="50"/>
              </w:numPr>
              <w:ind w:left="340" w:hanging="328"/>
              <w:rPr>
                <w:bCs/>
              </w:rPr>
            </w:pPr>
            <w:r w:rsidRPr="00CE2DFA">
              <w:rPr>
                <w:bCs/>
              </w:rPr>
              <w:t>Have students compare their own molecule with the picture on the slide</w:t>
            </w:r>
            <w:r>
              <w:rPr>
                <w:bCs/>
              </w:rPr>
              <w:t>.</w:t>
            </w:r>
          </w:p>
          <w:p w14:paraId="62B022C1" w14:textId="77777777" w:rsidR="004C0ED4" w:rsidRPr="00CE2DFA" w:rsidRDefault="004C0ED4" w:rsidP="00C04457">
            <w:pPr>
              <w:pStyle w:val="ListParagraph"/>
              <w:numPr>
                <w:ilvl w:val="0"/>
                <w:numId w:val="50"/>
              </w:numPr>
              <w:ind w:left="340" w:hanging="328"/>
              <w:rPr>
                <w:bCs/>
              </w:rPr>
            </w:pPr>
            <w:r w:rsidRPr="00CE2DFA">
              <w:t xml:space="preserve">Slide 9 shows an </w:t>
            </w:r>
            <w:r w:rsidRPr="00CE2DFA">
              <w:rPr>
                <w:b/>
              </w:rPr>
              <w:t>important message</w:t>
            </w:r>
            <w:r w:rsidRPr="00CE2DFA">
              <w:t>: after students create their reactant molecules, make sure they put away all unused pieces of their molecule kits. This helps reinforce that the matter and energy in the reactants are conserved through the chemical change, and that only the materials from the reactants are used to build the products.</w:t>
            </w:r>
          </w:p>
        </w:tc>
      </w:tr>
      <w:tr w:rsidR="004C0ED4" w14:paraId="62A41E75" w14:textId="77777777" w:rsidTr="004C0ED4">
        <w:tc>
          <w:tcPr>
            <w:tcW w:w="9350" w:type="dxa"/>
          </w:tcPr>
          <w:p w14:paraId="102BCED7" w14:textId="0ADF158C" w:rsidR="004C0ED4" w:rsidRDefault="004C0ED4" w:rsidP="00917547">
            <w:pPr>
              <w:pStyle w:val="ListParagraph"/>
              <w:numPr>
                <w:ilvl w:val="0"/>
                <w:numId w:val="42"/>
              </w:numPr>
              <w:ind w:left="432"/>
              <w:rPr>
                <w:b/>
                <w:bCs/>
              </w:rPr>
            </w:pPr>
            <w:r>
              <w:rPr>
                <w:b/>
                <w:bCs/>
              </w:rPr>
              <w:t xml:space="preserve">Have students </w:t>
            </w:r>
            <w:r w:rsidR="007A78F8">
              <w:rPr>
                <w:b/>
                <w:bCs/>
              </w:rPr>
              <w:t>construct a model of the product molecules</w:t>
            </w:r>
          </w:p>
          <w:p w14:paraId="7BAAC806" w14:textId="2B4A45BF" w:rsidR="004C0ED4" w:rsidRPr="00B04605" w:rsidRDefault="004C0ED4" w:rsidP="00ED075E">
            <w:pPr>
              <w:rPr>
                <w:rFonts w:eastAsia="SimSun"/>
                <w:bCs/>
                <w:lang w:eastAsia="zh-CN"/>
              </w:rPr>
            </w:pPr>
            <w:r>
              <w:rPr>
                <w:bCs/>
              </w:rPr>
              <w:t xml:space="preserve">Show slide </w:t>
            </w:r>
            <w:r>
              <w:rPr>
                <w:rFonts w:eastAsia="SimSun"/>
                <w:bCs/>
                <w:lang w:eastAsia="zh-CN"/>
              </w:rPr>
              <w:t xml:space="preserve">10 </w:t>
            </w:r>
            <w:r>
              <w:rPr>
                <w:rFonts w:eastAsia="SimSun" w:hint="eastAsia"/>
                <w:bCs/>
                <w:lang w:eastAsia="zh-CN"/>
              </w:rPr>
              <w:t>in the PPT</w:t>
            </w:r>
            <w:r w:rsidR="007A78F8">
              <w:rPr>
                <w:rFonts w:eastAsia="SimSun"/>
                <w:bCs/>
                <w:lang w:eastAsia="zh-CN"/>
              </w:rPr>
              <w:t xml:space="preserve"> </w:t>
            </w:r>
            <w:r w:rsidR="007A78F8" w:rsidRPr="007A78F8">
              <w:rPr>
                <w:rFonts w:eastAsia="SimSun"/>
                <w:bCs/>
                <w:lang w:eastAsia="zh-CN"/>
              </w:rPr>
              <w:t>and have students re-arrange the atoms to make molecules of CO</w:t>
            </w:r>
            <w:r w:rsidR="007A78F8" w:rsidRPr="007A78F8">
              <w:rPr>
                <w:rFonts w:eastAsia="SimSun"/>
                <w:bCs/>
                <w:vertAlign w:val="subscript"/>
                <w:lang w:eastAsia="zh-CN"/>
              </w:rPr>
              <w:t>2</w:t>
            </w:r>
            <w:r w:rsidR="007A78F8" w:rsidRPr="007A78F8">
              <w:rPr>
                <w:rFonts w:eastAsia="SimSun"/>
                <w:bCs/>
                <w:lang w:eastAsia="zh-CN"/>
              </w:rPr>
              <w:t xml:space="preserve"> and H</w:t>
            </w:r>
            <w:r w:rsidR="007A78F8" w:rsidRPr="007A78F8">
              <w:rPr>
                <w:rFonts w:eastAsia="SimSun"/>
                <w:bCs/>
                <w:vertAlign w:val="subscript"/>
                <w:lang w:eastAsia="zh-CN"/>
              </w:rPr>
              <w:t>2</w:t>
            </w:r>
            <w:r w:rsidR="007A78F8" w:rsidRPr="007A78F8">
              <w:rPr>
                <w:rFonts w:eastAsia="SimSun"/>
                <w:bCs/>
                <w:lang w:eastAsia="zh-CN"/>
              </w:rPr>
              <w:t xml:space="preserve">O. Tell students to follow the instructions in steps 3 and 4 in Part B of the worksheet to construct their products. </w:t>
            </w:r>
          </w:p>
          <w:p w14:paraId="61C877AD" w14:textId="0255DE54" w:rsidR="004C0ED4" w:rsidRPr="007A78F8" w:rsidRDefault="007A78F8" w:rsidP="007A78F8">
            <w:pPr>
              <w:pStyle w:val="ListParagraph"/>
              <w:numPr>
                <w:ilvl w:val="0"/>
                <w:numId w:val="44"/>
              </w:numPr>
              <w:ind w:left="340"/>
              <w:rPr>
                <w:bCs/>
              </w:rPr>
            </w:pPr>
            <w:r w:rsidRPr="007A78F8">
              <w:rPr>
                <w:bCs/>
              </w:rPr>
              <w:lastRenderedPageBreak/>
              <w:t>To do this, they will need to move their molecules from the reactants side to the products side of the placemat</w:t>
            </w:r>
            <w:r w:rsidRPr="007A78F8">
              <w:rPr>
                <w:bCs/>
                <w:i/>
                <w:iCs/>
              </w:rPr>
              <w:t>.</w:t>
            </w:r>
            <w:r w:rsidRPr="007A78F8">
              <w:rPr>
                <w:bCs/>
              </w:rPr>
              <w:t xml:space="preserve"> Explain to students that atoms last forever, so they should not add or subtract atoms when they change the reactant molecule into product molecules. </w:t>
            </w:r>
          </w:p>
        </w:tc>
      </w:tr>
      <w:tr w:rsidR="004C0ED4" w14:paraId="1017358B" w14:textId="77777777" w:rsidTr="004C0ED4">
        <w:tc>
          <w:tcPr>
            <w:tcW w:w="9350" w:type="dxa"/>
          </w:tcPr>
          <w:p w14:paraId="0F732118" w14:textId="77777777" w:rsidR="004C0ED4" w:rsidRPr="00CE2DFA" w:rsidRDefault="004C0ED4" w:rsidP="00917547">
            <w:pPr>
              <w:pStyle w:val="ListParagraph"/>
              <w:numPr>
                <w:ilvl w:val="0"/>
                <w:numId w:val="42"/>
              </w:numPr>
              <w:ind w:left="432"/>
              <w:rPr>
                <w:b/>
              </w:rPr>
            </w:pPr>
            <w:r w:rsidRPr="00CE2DFA">
              <w:rPr>
                <w:b/>
              </w:rPr>
              <w:lastRenderedPageBreak/>
              <w:t>Check students’ work for the products.</w:t>
            </w:r>
          </w:p>
          <w:p w14:paraId="4EC94D9D" w14:textId="333EFEAE" w:rsidR="004C0ED4" w:rsidRDefault="004C0ED4" w:rsidP="00ED075E">
            <w:pPr>
              <w:rPr>
                <w:bCs/>
              </w:rPr>
            </w:pPr>
            <w:r w:rsidRPr="00CE2DFA">
              <w:rPr>
                <w:bCs/>
              </w:rPr>
              <w:t>Show Slide 1</w:t>
            </w:r>
            <w:r w:rsidR="007A78F8">
              <w:rPr>
                <w:bCs/>
              </w:rPr>
              <w:t>1</w:t>
            </w:r>
            <w:r w:rsidRPr="00CE2DFA">
              <w:rPr>
                <w:bCs/>
              </w:rPr>
              <w:t xml:space="preserve"> to let students compare their products to the products in the picture. </w:t>
            </w:r>
          </w:p>
          <w:p w14:paraId="1BB36D35" w14:textId="77777777" w:rsidR="004C0ED4" w:rsidRPr="00D56BB2" w:rsidRDefault="004C0ED4" w:rsidP="00C04457">
            <w:pPr>
              <w:pStyle w:val="ListParagraph"/>
              <w:numPr>
                <w:ilvl w:val="0"/>
                <w:numId w:val="45"/>
              </w:numPr>
              <w:ind w:left="340"/>
            </w:pPr>
            <w:r w:rsidRPr="00CE2DFA">
              <w:rPr>
                <w:bCs/>
              </w:rPr>
              <w:t>Have students use the chemical energy card to indicate what form the energy is in after the chemical change by putting the card under the glucose molecule.</w:t>
            </w:r>
          </w:p>
          <w:p w14:paraId="4D7156AE" w14:textId="12BD1B9A" w:rsidR="004C0ED4" w:rsidRPr="00CE2DFA" w:rsidRDefault="004C0ED4" w:rsidP="00C04457">
            <w:pPr>
              <w:pStyle w:val="ListParagraph"/>
              <w:numPr>
                <w:ilvl w:val="0"/>
                <w:numId w:val="45"/>
              </w:numPr>
              <w:ind w:left="340"/>
            </w:pPr>
            <w:r w:rsidRPr="00CE2DFA">
              <w:rPr>
                <w:bCs/>
              </w:rPr>
              <w:t>Show slide 1</w:t>
            </w:r>
            <w:r w:rsidR="007A78F8">
              <w:rPr>
                <w:bCs/>
              </w:rPr>
              <w:t>2</w:t>
            </w:r>
            <w:r w:rsidRPr="00CE2DFA">
              <w:rPr>
                <w:bCs/>
              </w:rPr>
              <w:t xml:space="preserve"> to give students an overview of the entire reaction.</w:t>
            </w:r>
          </w:p>
        </w:tc>
      </w:tr>
      <w:tr w:rsidR="004C0ED4" w14:paraId="5DC74E78" w14:textId="77777777" w:rsidTr="004C0ED4">
        <w:tc>
          <w:tcPr>
            <w:tcW w:w="9350" w:type="dxa"/>
          </w:tcPr>
          <w:p w14:paraId="1A2AE224" w14:textId="77777777" w:rsidR="004C0ED4" w:rsidRPr="00CE2DFA" w:rsidRDefault="004C0ED4" w:rsidP="00917547">
            <w:pPr>
              <w:pStyle w:val="ListParagraph"/>
              <w:numPr>
                <w:ilvl w:val="0"/>
                <w:numId w:val="42"/>
              </w:numPr>
              <w:ind w:left="432"/>
            </w:pPr>
            <w:r w:rsidRPr="00EE6E59">
              <w:rPr>
                <w:b/>
              </w:rPr>
              <w:t>Have students watch an animation of the chemical change.</w:t>
            </w:r>
            <w:r w:rsidRPr="00EE6E59">
              <w:t xml:space="preserve"> </w:t>
            </w:r>
          </w:p>
          <w:p w14:paraId="7A3249C7" w14:textId="7BD8AAE0" w:rsidR="004C0ED4" w:rsidRDefault="004C0ED4" w:rsidP="00ED075E">
            <w:r>
              <w:t>Show slides 1</w:t>
            </w:r>
            <w:r w:rsidR="007A78F8">
              <w:t>3-17</w:t>
            </w:r>
            <w:r>
              <w:t xml:space="preserve"> </w:t>
            </w:r>
            <w:r w:rsidRPr="00EE6E59">
              <w:t>in the PPT to help students make connections between what is happening in the animation and the molecular models they made.</w:t>
            </w:r>
          </w:p>
          <w:p w14:paraId="76455B2A" w14:textId="77777777" w:rsidR="004C0ED4" w:rsidRPr="00CE2DFA" w:rsidRDefault="004C0ED4" w:rsidP="00C04457">
            <w:pPr>
              <w:pStyle w:val="ListParagraph"/>
              <w:numPr>
                <w:ilvl w:val="0"/>
                <w:numId w:val="47"/>
              </w:numPr>
              <w:ind w:left="340"/>
              <w:rPr>
                <w:b/>
                <w:bCs/>
              </w:rPr>
            </w:pPr>
            <w:r w:rsidRPr="00B54B92">
              <w:t>For each slide, focus on different atoms and forms of energy and how they change. The animation draws attention to where they atoms begin and end in the reaction.</w:t>
            </w:r>
          </w:p>
        </w:tc>
      </w:tr>
      <w:tr w:rsidR="004C0ED4" w14:paraId="5E005832" w14:textId="77777777" w:rsidTr="004C0ED4">
        <w:tc>
          <w:tcPr>
            <w:tcW w:w="9350" w:type="dxa"/>
          </w:tcPr>
          <w:p w14:paraId="421A474E" w14:textId="77777777" w:rsidR="004C0ED4" w:rsidRPr="00A4174E" w:rsidRDefault="004C0ED4" w:rsidP="00917547">
            <w:pPr>
              <w:pStyle w:val="ListParagraph"/>
              <w:numPr>
                <w:ilvl w:val="0"/>
                <w:numId w:val="42"/>
              </w:numPr>
              <w:ind w:left="432"/>
              <w:rPr>
                <w:b/>
                <w:bCs/>
              </w:rPr>
            </w:pPr>
            <w:r w:rsidRPr="00A4174E">
              <w:rPr>
                <w:b/>
                <w:bCs/>
              </w:rPr>
              <w:t>Discuss results with the class.</w:t>
            </w:r>
          </w:p>
          <w:p w14:paraId="052E62E4" w14:textId="42203B9A" w:rsidR="004C0ED4" w:rsidRDefault="004C0ED4" w:rsidP="00ED075E">
            <w:pPr>
              <w:rPr>
                <w:bCs/>
              </w:rPr>
            </w:pPr>
            <w:r w:rsidRPr="008304B0">
              <w:rPr>
                <w:bCs/>
              </w:rPr>
              <w:t>Show slide</w:t>
            </w:r>
            <w:r>
              <w:rPr>
                <w:bCs/>
              </w:rPr>
              <w:t xml:space="preserve"> </w:t>
            </w:r>
            <w:r w:rsidR="007A78F8">
              <w:rPr>
                <w:bCs/>
              </w:rPr>
              <w:t>18</w:t>
            </w:r>
            <w:r>
              <w:rPr>
                <w:rFonts w:eastAsia="SimSun" w:hint="eastAsia"/>
                <w:bCs/>
                <w:lang w:eastAsia="zh-CN"/>
              </w:rPr>
              <w:t xml:space="preserve"> in the PPT</w:t>
            </w:r>
            <w:r>
              <w:rPr>
                <w:bCs/>
              </w:rPr>
              <w:t xml:space="preserve">. </w:t>
            </w:r>
          </w:p>
          <w:p w14:paraId="5F94795A" w14:textId="699B4FE5" w:rsidR="004C0ED4" w:rsidRPr="007A78F8" w:rsidRDefault="007A78F8" w:rsidP="007A78F8">
            <w:pPr>
              <w:pStyle w:val="ListParagraph"/>
              <w:numPr>
                <w:ilvl w:val="0"/>
                <w:numId w:val="48"/>
              </w:numPr>
              <w:ind w:left="340"/>
              <w:rPr>
                <w:bCs/>
              </w:rPr>
            </w:pPr>
            <w:r w:rsidRPr="007A78F8">
              <w:rPr>
                <w:bCs/>
              </w:rPr>
              <w:t xml:space="preserve">When they have completed their reactants, tell students to complete the table about matter in Part C of their worksheet for the </w:t>
            </w:r>
            <w:r w:rsidRPr="007A78F8">
              <w:rPr>
                <w:bCs/>
                <w:i/>
                <w:iCs/>
              </w:rPr>
              <w:t>products</w:t>
            </w:r>
            <w:r w:rsidRPr="007A78F8">
              <w:rPr>
                <w:bCs/>
              </w:rPr>
              <w:t xml:space="preserve">. </w:t>
            </w:r>
          </w:p>
        </w:tc>
      </w:tr>
      <w:tr w:rsidR="007A78F8" w14:paraId="02936CFA" w14:textId="77777777" w:rsidTr="004C0ED4">
        <w:tc>
          <w:tcPr>
            <w:tcW w:w="9350" w:type="dxa"/>
          </w:tcPr>
          <w:p w14:paraId="5059BB08" w14:textId="1C55B79D" w:rsidR="007A78F8" w:rsidRPr="00B04605" w:rsidRDefault="007A78F8" w:rsidP="00B04605">
            <w:pPr>
              <w:pStyle w:val="ListParagraph"/>
              <w:numPr>
                <w:ilvl w:val="0"/>
                <w:numId w:val="42"/>
              </w:numPr>
              <w:ind w:left="431"/>
              <w:rPr>
                <w:b/>
                <w:bCs/>
              </w:rPr>
            </w:pPr>
            <w:r w:rsidRPr="00B04605">
              <w:rPr>
                <w:b/>
                <w:bCs/>
              </w:rPr>
              <w:t>Discuss results with the class.</w:t>
            </w:r>
          </w:p>
          <w:p w14:paraId="1D68F3F5" w14:textId="4B88D537" w:rsidR="007A78F8" w:rsidRDefault="007A78F8" w:rsidP="007A78F8">
            <w:pPr>
              <w:rPr>
                <w:bCs/>
              </w:rPr>
            </w:pPr>
            <w:r w:rsidRPr="008304B0">
              <w:rPr>
                <w:bCs/>
              </w:rPr>
              <w:t>Show slide</w:t>
            </w:r>
            <w:r>
              <w:rPr>
                <w:bCs/>
              </w:rPr>
              <w:t xml:space="preserve"> 19</w:t>
            </w:r>
            <w:r>
              <w:rPr>
                <w:rFonts w:eastAsia="SimSun" w:hint="eastAsia"/>
                <w:bCs/>
                <w:lang w:eastAsia="zh-CN"/>
              </w:rPr>
              <w:t xml:space="preserve"> in the PPT</w:t>
            </w:r>
            <w:r>
              <w:rPr>
                <w:bCs/>
              </w:rPr>
              <w:t xml:space="preserve">. </w:t>
            </w:r>
          </w:p>
          <w:p w14:paraId="66847543" w14:textId="0FD2D97D" w:rsidR="007A78F8" w:rsidRPr="007A78F8" w:rsidRDefault="007A78F8" w:rsidP="00B04605">
            <w:pPr>
              <w:pStyle w:val="ListParagraph"/>
              <w:numPr>
                <w:ilvl w:val="0"/>
                <w:numId w:val="48"/>
              </w:numPr>
              <w:ind w:left="341"/>
              <w:rPr>
                <w:b/>
                <w:bCs/>
              </w:rPr>
            </w:pPr>
            <w:r w:rsidRPr="007A78F8">
              <w:rPr>
                <w:bCs/>
              </w:rPr>
              <w:t xml:space="preserve">When they have completed their reactants, tell students to complete the table about chemical energy in Part C of their worksheet for the </w:t>
            </w:r>
            <w:r w:rsidRPr="007A78F8">
              <w:rPr>
                <w:bCs/>
                <w:i/>
                <w:iCs/>
              </w:rPr>
              <w:t>products</w:t>
            </w:r>
            <w:r w:rsidRPr="007A78F8">
              <w:rPr>
                <w:bCs/>
              </w:rPr>
              <w:t>.</w:t>
            </w:r>
          </w:p>
        </w:tc>
      </w:tr>
      <w:tr w:rsidR="007A78F8" w14:paraId="3A8BCF87" w14:textId="77777777" w:rsidTr="004C0ED4">
        <w:tc>
          <w:tcPr>
            <w:tcW w:w="9350" w:type="dxa"/>
          </w:tcPr>
          <w:p w14:paraId="06D4FD99" w14:textId="77777777" w:rsidR="007A78F8" w:rsidRPr="007A78F8" w:rsidRDefault="007A78F8" w:rsidP="007A78F8">
            <w:pPr>
              <w:pStyle w:val="ListParagraph"/>
              <w:numPr>
                <w:ilvl w:val="0"/>
                <w:numId w:val="42"/>
              </w:numPr>
              <w:ind w:left="431"/>
              <w:rPr>
                <w:b/>
                <w:bCs/>
              </w:rPr>
            </w:pPr>
            <w:r w:rsidRPr="00B04605">
              <w:t xml:space="preserve"> </w:t>
            </w:r>
            <w:r w:rsidRPr="007A78F8">
              <w:rPr>
                <w:b/>
                <w:bCs/>
              </w:rPr>
              <w:t>Discuss results with the class.</w:t>
            </w:r>
          </w:p>
          <w:p w14:paraId="21A6EDA9" w14:textId="6449E04E" w:rsidR="007A78F8" w:rsidRPr="007A78F8" w:rsidRDefault="007A78F8" w:rsidP="007A78F8">
            <w:r w:rsidRPr="007A78F8">
              <w:t>Show slide 20</w:t>
            </w:r>
            <w:r w:rsidRPr="007A78F8">
              <w:rPr>
                <w:rFonts w:eastAsia="SimSun" w:hint="eastAsia"/>
                <w:lang w:eastAsia="zh-CN"/>
              </w:rPr>
              <w:t xml:space="preserve"> in the PPT</w:t>
            </w:r>
            <w:r w:rsidRPr="007A78F8">
              <w:t xml:space="preserve">. </w:t>
            </w:r>
          </w:p>
          <w:p w14:paraId="54FAF4BD" w14:textId="2AEA6FD8" w:rsidR="007A78F8" w:rsidRPr="007A78F8" w:rsidRDefault="007A78F8" w:rsidP="00B04605">
            <w:pPr>
              <w:pStyle w:val="ListParagraph"/>
              <w:numPr>
                <w:ilvl w:val="0"/>
                <w:numId w:val="48"/>
              </w:numPr>
              <w:ind w:left="341"/>
            </w:pPr>
            <w:r w:rsidRPr="00B04605">
              <w:t>Complete the “check yourself” questions with the class in Part C.</w:t>
            </w:r>
          </w:p>
        </w:tc>
      </w:tr>
      <w:tr w:rsidR="004C0ED4" w14:paraId="421992CE" w14:textId="77777777" w:rsidTr="004C0ED4">
        <w:trPr>
          <w:trHeight w:val="1700"/>
        </w:trPr>
        <w:tc>
          <w:tcPr>
            <w:tcW w:w="9350" w:type="dxa"/>
          </w:tcPr>
          <w:p w14:paraId="4E446296" w14:textId="54ED00B7" w:rsidR="004C0ED4" w:rsidRPr="00EE6E59" w:rsidRDefault="004C0ED4" w:rsidP="00B04605">
            <w:pPr>
              <w:pStyle w:val="ListParagraph"/>
              <w:numPr>
                <w:ilvl w:val="0"/>
                <w:numId w:val="42"/>
              </w:numPr>
              <w:ind w:left="431"/>
            </w:pPr>
            <w:r w:rsidRPr="00B04605">
              <w:rPr>
                <w:b/>
                <w:bCs/>
              </w:rPr>
              <w:t xml:space="preserve">Help students write a balanced chemical equation. </w:t>
            </w:r>
          </w:p>
          <w:p w14:paraId="3086E7F7" w14:textId="77777777" w:rsidR="004C0ED4" w:rsidRPr="00EE6E59" w:rsidRDefault="004C0ED4" w:rsidP="00ED075E">
            <w:r w:rsidRPr="00EE6E59">
              <w:t xml:space="preserve">Tell students that now that they have represented a chemical </w:t>
            </w:r>
            <w:r>
              <w:t>change</w:t>
            </w:r>
            <w:r w:rsidRPr="00EE6E59">
              <w:t xml:space="preserve"> using molecular models and in animations, they will represent chemical change by writing the chemical equation.</w:t>
            </w:r>
          </w:p>
          <w:p w14:paraId="427DAF8B" w14:textId="7F12A568" w:rsidR="004C0ED4" w:rsidRPr="00EE6E59" w:rsidRDefault="004C0ED4" w:rsidP="00917547">
            <w:pPr>
              <w:pStyle w:val="ListParagraph"/>
              <w:numPr>
                <w:ilvl w:val="0"/>
                <w:numId w:val="19"/>
              </w:numPr>
              <w:spacing w:after="0"/>
              <w:ind w:left="342"/>
            </w:pPr>
            <w:r>
              <w:t>Show Slide 21</w:t>
            </w:r>
            <w:r w:rsidRPr="00EE6E59">
              <w:t xml:space="preserve"> to guide students through the process of writing a balanced chemical equation for </w:t>
            </w:r>
            <w:r w:rsidR="00F42D33">
              <w:t>photosynthesis</w:t>
            </w:r>
            <w:r w:rsidRPr="00EE6E59">
              <w:t>. Tell students that these rules apply to all chemical reactions.</w:t>
            </w:r>
          </w:p>
          <w:p w14:paraId="6AC445E7" w14:textId="77777777" w:rsidR="004C0ED4" w:rsidRDefault="004C0ED4" w:rsidP="00917547">
            <w:pPr>
              <w:pStyle w:val="ListParagraph"/>
              <w:numPr>
                <w:ilvl w:val="0"/>
                <w:numId w:val="23"/>
              </w:numPr>
              <w:tabs>
                <w:tab w:val="num" w:pos="1170"/>
              </w:tabs>
              <w:spacing w:before="100" w:beforeAutospacing="1" w:after="100" w:afterAutospacing="1"/>
              <w:ind w:left="342"/>
            </w:pPr>
            <w:r w:rsidRPr="00EE6E59">
              <w:t>Tell students to</w:t>
            </w:r>
            <w:r>
              <w:t xml:space="preserve"> write their equations in Part D</w:t>
            </w:r>
            <w:r w:rsidRPr="00EE6E59">
              <w:t xml:space="preserve"> of their</w:t>
            </w:r>
            <w:r w:rsidRPr="00EE6E59">
              <w:rPr>
                <w:i/>
              </w:rPr>
              <w:t xml:space="preserve"> </w:t>
            </w:r>
            <w:r w:rsidRPr="00EE6E59">
              <w:t xml:space="preserve">worksheet. </w:t>
            </w:r>
          </w:p>
          <w:p w14:paraId="06BAAA07" w14:textId="77777777" w:rsidR="004C0ED4" w:rsidRPr="00CE2DFA" w:rsidRDefault="004C0ED4" w:rsidP="00917547">
            <w:pPr>
              <w:pStyle w:val="ListParagraph"/>
              <w:numPr>
                <w:ilvl w:val="0"/>
                <w:numId w:val="23"/>
              </w:numPr>
              <w:tabs>
                <w:tab w:val="num" w:pos="1170"/>
              </w:tabs>
              <w:ind w:left="346"/>
            </w:pPr>
            <w:r w:rsidRPr="00CE2DFA">
              <w:t>Have students write their own chemical equations before comparing them with the one on Slide 2</w:t>
            </w:r>
            <w:r>
              <w:t>2</w:t>
            </w:r>
            <w:r w:rsidRPr="00CE2DFA">
              <w:t>.</w:t>
            </w:r>
          </w:p>
        </w:tc>
      </w:tr>
      <w:tr w:rsidR="002F1AD6" w14:paraId="56DF39F4" w14:textId="77777777" w:rsidTr="004C0ED4">
        <w:trPr>
          <w:trHeight w:val="1700"/>
        </w:trPr>
        <w:tc>
          <w:tcPr>
            <w:tcW w:w="9350" w:type="dxa"/>
          </w:tcPr>
          <w:p w14:paraId="4CBF28D8" w14:textId="77777777" w:rsidR="002F1AD6" w:rsidRPr="00FA56FD" w:rsidRDefault="002F1AD6" w:rsidP="00B04605">
            <w:pPr>
              <w:pStyle w:val="ListParagraph"/>
              <w:numPr>
                <w:ilvl w:val="0"/>
                <w:numId w:val="13"/>
              </w:numPr>
              <w:rPr>
                <w:b/>
              </w:rPr>
            </w:pPr>
            <w:r w:rsidRPr="00FA56FD">
              <w:rPr>
                <w:b/>
              </w:rPr>
              <w:t>Have students complete an exit ticket.</w:t>
            </w:r>
          </w:p>
          <w:p w14:paraId="5C8ED330" w14:textId="585332DD" w:rsidR="002F1AD6" w:rsidRDefault="002F1AD6" w:rsidP="002F1AD6">
            <w:r>
              <w:t xml:space="preserve">Show slide 23 of the </w:t>
            </w:r>
            <w:r w:rsidRPr="00CE2DFA">
              <w:rPr>
                <w:bCs/>
                <w:color w:val="0000FF"/>
              </w:rPr>
              <w:t>4.3 Molecular Models for Potato Photosynthesis PPT</w:t>
            </w:r>
            <w:r>
              <w:rPr>
                <w:color w:val="0432FF"/>
              </w:rPr>
              <w:t>.</w:t>
            </w:r>
          </w:p>
          <w:p w14:paraId="6E48C7C7" w14:textId="365B6285" w:rsidR="002F1AD6" w:rsidRDefault="002F1AD6" w:rsidP="002F1AD6">
            <w:pPr>
              <w:pStyle w:val="ListParagraph"/>
              <w:numPr>
                <w:ilvl w:val="0"/>
                <w:numId w:val="64"/>
              </w:numPr>
              <w:spacing w:after="0"/>
              <w:ind w:left="360"/>
            </w:pPr>
            <w:r>
              <w:t>Conclusions: Where do the reactants for photosynthesis come from</w:t>
            </w:r>
            <w:r w:rsidRPr="00C000D6">
              <w:t>?</w:t>
            </w:r>
          </w:p>
          <w:p w14:paraId="79251A58" w14:textId="056F8C30" w:rsidR="002F1AD6" w:rsidRDefault="002F1AD6" w:rsidP="002F1AD6">
            <w:pPr>
              <w:pStyle w:val="ListParagraph"/>
              <w:numPr>
                <w:ilvl w:val="0"/>
                <w:numId w:val="64"/>
              </w:numPr>
              <w:spacing w:after="0"/>
              <w:ind w:left="360"/>
            </w:pPr>
            <w:r>
              <w:t>Predictions: Where do you think photosynthesis occurs</w:t>
            </w:r>
            <w:r w:rsidRPr="00C000D6">
              <w:t>?</w:t>
            </w:r>
          </w:p>
          <w:p w14:paraId="0C910E2B" w14:textId="77777777" w:rsidR="002F1AD6" w:rsidRDefault="002F1AD6" w:rsidP="002F1AD6">
            <w:pPr>
              <w:pStyle w:val="ListParagraph"/>
              <w:numPr>
                <w:ilvl w:val="0"/>
                <w:numId w:val="63"/>
              </w:numPr>
              <w:ind w:left="360"/>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62223F32" w14:textId="0654F2F0" w:rsidR="002F1AD6" w:rsidRPr="00C04457" w:rsidRDefault="002F1AD6" w:rsidP="00C04457">
            <w:pPr>
              <w:pStyle w:val="ListParagraph"/>
              <w:numPr>
                <w:ilvl w:val="0"/>
                <w:numId w:val="63"/>
              </w:numPr>
              <w:ind w:left="360"/>
            </w:pPr>
            <w:r>
              <w:lastRenderedPageBreak/>
              <w:t xml:space="preserve">The conclusions question will provide you with information about what your students are taking away from the activity. Student answers to the conclusions question can be used on the </w:t>
            </w:r>
            <w:r w:rsidRPr="00343FE1">
              <w:rPr>
                <w:color w:val="00B050"/>
              </w:rPr>
              <w:t>Driving Question Board</w:t>
            </w:r>
            <w:r>
              <w:t xml:space="preserve"> (if you are using one). The predictions question allows students to begin thinking about the next activity and allows you to assess their current ideas as you prepare for the next activity. Student answers to the predictions question can be used as a lead i</w:t>
            </w:r>
            <w:r w:rsidR="007A78F8">
              <w:t>n</w:t>
            </w:r>
            <w:r>
              <w:t>to the next activity.</w:t>
            </w:r>
          </w:p>
        </w:tc>
      </w:tr>
    </w:tbl>
    <w:p w14:paraId="6A21AE84" w14:textId="77777777" w:rsidR="00240C97" w:rsidRPr="00D438F2" w:rsidRDefault="00240C97" w:rsidP="00240C97"/>
    <w:p w14:paraId="2930FB4F" w14:textId="77EE306D" w:rsidR="00240C97" w:rsidRPr="00D438F2" w:rsidRDefault="00240C97" w:rsidP="00240C97">
      <w:pPr>
        <w:pStyle w:val="Heading2"/>
      </w:pPr>
      <w:r w:rsidRPr="00D438F2">
        <w:t>Assessment</w:t>
      </w:r>
    </w:p>
    <w:p w14:paraId="5725DB1E" w14:textId="77777777" w:rsidR="004C0ED4" w:rsidRDefault="004C0ED4" w:rsidP="004C0ED4">
      <w:pPr>
        <w:ind w:right="36"/>
        <w:rPr>
          <w:bCs/>
        </w:rPr>
      </w:pPr>
      <w:r>
        <w:t xml:space="preserve">Monitor your students’ work as they put together their molecular models. Are they correctly identifying forms of energy on either side of the reaction? Do they understand that all materials used in the reactants must be present in the products? Notice students’ ability to identify molecules that have C-C and C-H bonds as materials that have chemical energy. Use </w:t>
      </w:r>
      <w:r>
        <w:rPr>
          <w:color w:val="0000FF"/>
        </w:rPr>
        <w:t>4.3 Grading Molecular Models for Potato Photosynthesis Worksheet</w:t>
      </w:r>
      <w:r>
        <w:t xml:space="preserve"> to assess their work. Students should be able to follow instructions and complete the worksheet correctly, so it is reasonable to grade this worksheet.</w:t>
      </w:r>
      <w:r w:rsidRPr="00752189">
        <w:rPr>
          <w:bCs/>
        </w:rPr>
        <w:t xml:space="preserve"> </w:t>
      </w:r>
    </w:p>
    <w:p w14:paraId="6253EA6F" w14:textId="77777777" w:rsidR="004C0ED4" w:rsidRPr="007A0177" w:rsidRDefault="004C0ED4" w:rsidP="004C0ED4">
      <w:pPr>
        <w:pStyle w:val="Heading3"/>
      </w:pPr>
      <w:r w:rsidRPr="00BB0E06">
        <w:t>Tips</w:t>
      </w:r>
    </w:p>
    <w:p w14:paraId="48558AAD" w14:textId="77777777" w:rsidR="004C0ED4" w:rsidRDefault="004C0ED4" w:rsidP="00C04457">
      <w:pPr>
        <w:pStyle w:val="ListParagraph"/>
        <w:numPr>
          <w:ilvl w:val="0"/>
          <w:numId w:val="31"/>
        </w:numPr>
        <w:tabs>
          <w:tab w:val="clear" w:pos="720"/>
        </w:tabs>
        <w:ind w:left="360" w:right="36"/>
      </w:pPr>
      <w:r w:rsidRPr="007A0177">
        <w:t>During</w:t>
      </w:r>
      <w:r>
        <w:t xml:space="preserve"> the demonstration, stress that although we are using twist ties to represent energy, energy actually is not made of matter/molecules!</w:t>
      </w:r>
    </w:p>
    <w:p w14:paraId="14B5ED56" w14:textId="77777777" w:rsidR="004C0ED4" w:rsidRPr="00776C0D" w:rsidRDefault="004C0ED4" w:rsidP="00C04457">
      <w:pPr>
        <w:pStyle w:val="ListParagraph"/>
        <w:numPr>
          <w:ilvl w:val="0"/>
          <w:numId w:val="31"/>
        </w:numPr>
        <w:tabs>
          <w:tab w:val="clear" w:pos="720"/>
        </w:tabs>
        <w:ind w:left="360"/>
      </w:pPr>
      <w:r>
        <w:t>You may want to l</w:t>
      </w:r>
      <w:r w:rsidRPr="004F6C82">
        <w:t xml:space="preserve">aminate the </w:t>
      </w:r>
      <w:r w:rsidRPr="004C0ED4">
        <w:rPr>
          <w:color w:val="00B050"/>
        </w:rPr>
        <w:t>Molecular Models 11 x 17 Placemats</w:t>
      </w:r>
      <w:r w:rsidRPr="004F6C82">
        <w:t>. These will be used multiple times in each unit.</w:t>
      </w:r>
    </w:p>
    <w:p w14:paraId="225EB198" w14:textId="77777777" w:rsidR="004C0ED4" w:rsidRDefault="004C0ED4" w:rsidP="00C04457">
      <w:pPr>
        <w:pStyle w:val="ListParagraph"/>
        <w:numPr>
          <w:ilvl w:val="0"/>
          <w:numId w:val="31"/>
        </w:numPr>
        <w:tabs>
          <w:tab w:val="clear" w:pos="720"/>
        </w:tabs>
        <w:ind w:left="360" w:right="36"/>
      </w:pPr>
      <w:r>
        <w:t>Although we ask students to identify C-C and C-H bonds as high in energy, it is important to recognize that releasing most of that energy requires a reaction with oxygen. It is more accurate to say that the chemical system of glucose and oxygen has more potential energy than the chemical system of carbon dioxide and water.</w:t>
      </w:r>
    </w:p>
    <w:p w14:paraId="310FB39C" w14:textId="07C4C461" w:rsidR="00240C97" w:rsidRDefault="00240C97" w:rsidP="00240C97">
      <w:pPr>
        <w:pStyle w:val="Heading2"/>
      </w:pPr>
      <w:r>
        <w:t>Differentiation &amp;</w:t>
      </w:r>
      <w:r w:rsidRPr="00761F92">
        <w:t xml:space="preserve"> </w:t>
      </w:r>
      <w:r w:rsidRPr="00D438F2">
        <w:t>Extending the Learning</w:t>
      </w:r>
      <w:r>
        <w:t xml:space="preserve"> </w:t>
      </w:r>
    </w:p>
    <w:p w14:paraId="426A3F43" w14:textId="1CDA4CC1" w:rsidR="00240C97" w:rsidRDefault="00240C97" w:rsidP="00240C97">
      <w:pPr>
        <w:pStyle w:val="Heading3"/>
        <w:rPr>
          <w:color w:val="FF0000"/>
        </w:rPr>
      </w:pPr>
      <w:r>
        <w:t>Differentiation</w:t>
      </w:r>
    </w:p>
    <w:p w14:paraId="449940FA" w14:textId="77777777" w:rsidR="005D0108" w:rsidRPr="00C63667" w:rsidRDefault="005D0108" w:rsidP="005D0108">
      <w:pPr>
        <w:numPr>
          <w:ilvl w:val="0"/>
          <w:numId w:val="11"/>
        </w:numPr>
        <w:spacing w:after="0"/>
        <w:textAlignment w:val="baseline"/>
        <w:rPr>
          <w:color w:val="000000"/>
        </w:rPr>
      </w:pPr>
      <w:r w:rsidRPr="00C63667">
        <w:rPr>
          <w:color w:val="000000"/>
        </w:rPr>
        <w:t>Strategic grouping with strong speakers</w:t>
      </w:r>
    </w:p>
    <w:p w14:paraId="465EA231" w14:textId="42166659" w:rsidR="005D0108" w:rsidRDefault="005D0108" w:rsidP="005D0108">
      <w:pPr>
        <w:numPr>
          <w:ilvl w:val="0"/>
          <w:numId w:val="11"/>
        </w:numPr>
        <w:spacing w:after="0"/>
        <w:textAlignment w:val="baseline"/>
        <w:rPr>
          <w:color w:val="000000"/>
        </w:rPr>
      </w:pPr>
      <w:r w:rsidRPr="00C63667">
        <w:rPr>
          <w:color w:val="000000"/>
        </w:rPr>
        <w:t>Build models for students to copy</w:t>
      </w:r>
    </w:p>
    <w:p w14:paraId="0C730414" w14:textId="57AE5D4A" w:rsidR="006F26AC" w:rsidRPr="00C63667" w:rsidRDefault="005D0108" w:rsidP="005D0108">
      <w:pPr>
        <w:numPr>
          <w:ilvl w:val="0"/>
          <w:numId w:val="11"/>
        </w:numPr>
        <w:spacing w:after="0"/>
        <w:textAlignment w:val="baseline"/>
        <w:rPr>
          <w:color w:val="000000"/>
        </w:rPr>
      </w:pPr>
      <w:r>
        <w:rPr>
          <w:color w:val="000000"/>
        </w:rPr>
        <w:t xml:space="preserve">Refer to models building </w:t>
      </w:r>
      <w:r w:rsidRPr="00C04457">
        <w:rPr>
          <w:color w:val="0432FF"/>
        </w:rPr>
        <w:t>Activity 4.1: Molecular Models for Potatoes Moving and Functioning: Cellular Respiration</w:t>
      </w:r>
    </w:p>
    <w:p w14:paraId="0109D425" w14:textId="77777777" w:rsidR="00240C97" w:rsidRDefault="00240C97" w:rsidP="00C04457">
      <w:pPr>
        <w:spacing w:after="0"/>
        <w:ind w:left="360"/>
        <w:textAlignment w:val="baseline"/>
      </w:pPr>
    </w:p>
    <w:p w14:paraId="711C4B02" w14:textId="4BB7A668" w:rsidR="00240C97" w:rsidRDefault="00240C97" w:rsidP="00240C97">
      <w:pPr>
        <w:pStyle w:val="Heading3"/>
      </w:pPr>
      <w:r>
        <w:t>Modifications</w:t>
      </w:r>
    </w:p>
    <w:p w14:paraId="65767513" w14:textId="77777777" w:rsidR="00240C97" w:rsidRDefault="00E860F0" w:rsidP="00E860F0">
      <w:pPr>
        <w:pStyle w:val="Heading3"/>
      </w:pPr>
      <w:r w:rsidRPr="007A0177">
        <w:rPr>
          <w:rFonts w:eastAsia="Times New Roman"/>
          <w:b w:val="0"/>
          <w:bCs w:val="0"/>
          <w:sz w:val="22"/>
          <w:szCs w:val="22"/>
        </w:rPr>
        <w:t>Students</w:t>
      </w:r>
      <w:r>
        <w:rPr>
          <w:rFonts w:eastAsia="Times New Roman"/>
          <w:b w:val="0"/>
          <w:bCs w:val="0"/>
          <w:sz w:val="22"/>
          <w:szCs w:val="22"/>
        </w:rPr>
        <w:t xml:space="preserve"> may work in groups of three or four if you are short on molecule kits.</w:t>
      </w:r>
    </w:p>
    <w:p w14:paraId="0C764E1F" w14:textId="272FC4F2" w:rsidR="00240C97" w:rsidRPr="00761F92" w:rsidRDefault="00240C97" w:rsidP="00240C97">
      <w:pPr>
        <w:pStyle w:val="Heading3"/>
      </w:pPr>
      <w:r w:rsidRPr="00D438F2">
        <w:t>Extending the Learning</w:t>
      </w:r>
    </w:p>
    <w:p w14:paraId="319FA42C" w14:textId="77777777" w:rsidR="00E860F0" w:rsidRDefault="00E860F0" w:rsidP="00C04457">
      <w:pPr>
        <w:pStyle w:val="ListParagraph"/>
        <w:numPr>
          <w:ilvl w:val="0"/>
          <w:numId w:val="51"/>
        </w:numPr>
        <w:ind w:left="360" w:right="36"/>
      </w:pPr>
      <w:r>
        <w:t>At the end of the Activity, have students explain the process of photosynthesis to a partner.</w:t>
      </w:r>
    </w:p>
    <w:p w14:paraId="546A0C91" w14:textId="77777777" w:rsidR="00E860F0" w:rsidRDefault="00E860F0" w:rsidP="00C04457">
      <w:pPr>
        <w:pStyle w:val="ListParagraph"/>
        <w:numPr>
          <w:ilvl w:val="0"/>
          <w:numId w:val="51"/>
        </w:numPr>
        <w:ind w:left="360" w:right="36"/>
      </w:pPr>
      <w:r>
        <w:t>Have the students “act out” photosynthesis by assigning them molecules using signs. Have them move around the room to represent the process by linking and unlinking hands.</w:t>
      </w:r>
    </w:p>
    <w:p w14:paraId="0370F5B0" w14:textId="5A12112E" w:rsidR="00E860F0" w:rsidRPr="00752189" w:rsidRDefault="00E860F0" w:rsidP="00C04457">
      <w:pPr>
        <w:pStyle w:val="ListParagraph"/>
        <w:numPr>
          <w:ilvl w:val="0"/>
          <w:numId w:val="51"/>
        </w:numPr>
        <w:ind w:left="360" w:right="36"/>
        <w:sectPr w:rsidR="00E860F0" w:rsidRPr="00752189" w:rsidSect="00ED075E">
          <w:pgSz w:w="12240" w:h="15840"/>
          <w:pgMar w:top="1440" w:right="1440" w:bottom="1440" w:left="1440" w:header="720" w:footer="720" w:gutter="0"/>
          <w:cols w:space="720"/>
          <w:docGrid w:linePitch="360"/>
        </w:sectPr>
      </w:pPr>
      <w:r w:rsidRPr="00776C0D">
        <w:t>Have students compare the chemical reaction</w:t>
      </w:r>
      <w:r w:rsidR="00F42D33">
        <w:t>s</w:t>
      </w:r>
      <w:r w:rsidRPr="00776C0D">
        <w:t xml:space="preserve"> for combustion</w:t>
      </w:r>
      <w:r w:rsidR="00F42D33">
        <w:t>, cellular respiration,</w:t>
      </w:r>
      <w:r w:rsidRPr="00776C0D">
        <w:t xml:space="preserve"> and</w:t>
      </w:r>
      <w:r w:rsidR="00F42D33">
        <w:t xml:space="preserve"> </w:t>
      </w:r>
      <w:r w:rsidRPr="00776C0D">
        <w:t>photosynthesis. What do they notice about these reaction</w:t>
      </w:r>
      <w:r w:rsidR="00F42D33">
        <w:t>s?</w:t>
      </w:r>
    </w:p>
    <w:p w14:paraId="1F8E20B4" w14:textId="77777777" w:rsidR="00240C97" w:rsidRDefault="00E860F0" w:rsidP="00E860F0">
      <w:pPr>
        <w:pStyle w:val="Heading1"/>
      </w:pPr>
      <w:r>
        <w:lastRenderedPageBreak/>
        <w:t>Activity 4.4: Explaining How Plants Make Food: Photosynthesis (40 min)</w:t>
      </w:r>
    </w:p>
    <w:p w14:paraId="2A8962F9" w14:textId="6EA33F2B" w:rsidR="00240C97" w:rsidRDefault="00240C97" w:rsidP="00240C97">
      <w:pPr>
        <w:pStyle w:val="Heading2"/>
      </w:pPr>
      <w:r>
        <w:t>Overview and Preparation</w:t>
      </w:r>
    </w:p>
    <w:p w14:paraId="73A6AC2B" w14:textId="77777777" w:rsidR="00240C97" w:rsidRPr="002B5F20" w:rsidRDefault="00240C97" w:rsidP="00240C97">
      <w:pPr>
        <w:pStyle w:val="Heading3"/>
      </w:pPr>
      <w:r>
        <w:t>Target Student Performance</w:t>
      </w:r>
    </w:p>
    <w:p w14:paraId="2C57BFF9" w14:textId="0229F3A5" w:rsidR="000B694F" w:rsidRPr="00AD3132" w:rsidRDefault="000B694F" w:rsidP="00240C97">
      <w:pPr>
        <w:rPr>
          <w:color w:val="FF0000"/>
        </w:rPr>
      </w:pPr>
      <w:r w:rsidRPr="003D7670">
        <w:t xml:space="preserve">Students explain how matter moves and changes and how energy changes during </w:t>
      </w:r>
      <w:r>
        <w:t>photosynthesis</w:t>
      </w:r>
      <w:r w:rsidRPr="003D7670">
        <w:t xml:space="preserve"> in a </w:t>
      </w:r>
      <w:r>
        <w:t>potato plant</w:t>
      </w:r>
      <w:r w:rsidRPr="003D7670">
        <w:t xml:space="preserve">’s </w:t>
      </w:r>
      <w:r>
        <w:t xml:space="preserve">leaf </w:t>
      </w:r>
      <w:r w:rsidRPr="003D7670">
        <w:t>cells</w:t>
      </w:r>
      <w:r>
        <w:t>.</w:t>
      </w:r>
    </w:p>
    <w:p w14:paraId="7ED397C0" w14:textId="77777777" w:rsidR="00240C97" w:rsidRDefault="00240C97" w:rsidP="00240C97">
      <w:pPr>
        <w:pStyle w:val="Heading3"/>
      </w:pPr>
      <w:r>
        <w:t>Resources You Provide</w:t>
      </w:r>
    </w:p>
    <w:p w14:paraId="16718FCC" w14:textId="77777777" w:rsidR="00E860F0" w:rsidRPr="00752189" w:rsidRDefault="00E860F0" w:rsidP="00917547">
      <w:pPr>
        <w:pStyle w:val="List1"/>
        <w:numPr>
          <w:ilvl w:val="0"/>
          <w:numId w:val="32"/>
        </w:numPr>
        <w:ind w:left="360"/>
        <w:contextualSpacing/>
      </w:pPr>
      <w:r>
        <w:t xml:space="preserve">(From previous lesson) </w:t>
      </w:r>
      <w:r>
        <w:rPr>
          <w:color w:val="0000FF"/>
        </w:rPr>
        <w:t>3</w:t>
      </w:r>
      <w:r w:rsidRPr="002210D6">
        <w:rPr>
          <w:color w:val="0000FF"/>
        </w:rPr>
        <w:t>.</w:t>
      </w:r>
      <w:r>
        <w:rPr>
          <w:color w:val="0000FF"/>
        </w:rPr>
        <w:t>5</w:t>
      </w:r>
      <w:r w:rsidRPr="002210D6">
        <w:rPr>
          <w:color w:val="0000FF"/>
        </w:rPr>
        <w:t xml:space="preserve"> Evidence-Based Arguments Tool for Plants</w:t>
      </w:r>
    </w:p>
    <w:p w14:paraId="0DF5173C" w14:textId="77777777" w:rsidR="00240C97" w:rsidRPr="00D438F2" w:rsidRDefault="00240C97" w:rsidP="00240C97">
      <w:pPr>
        <w:pStyle w:val="Heading3"/>
      </w:pPr>
      <w:r w:rsidRPr="00D438F2">
        <w:t>Resources Provided</w:t>
      </w:r>
    </w:p>
    <w:p w14:paraId="0E8915B8" w14:textId="77777777" w:rsidR="00E860F0" w:rsidRPr="003F5857" w:rsidRDefault="00E860F0" w:rsidP="00917547">
      <w:pPr>
        <w:pStyle w:val="List1"/>
        <w:numPr>
          <w:ilvl w:val="0"/>
          <w:numId w:val="32"/>
        </w:numPr>
        <w:spacing w:after="0"/>
        <w:ind w:left="360"/>
        <w:rPr>
          <w:rFonts w:eastAsia="Arial"/>
          <w:color w:val="0000FF"/>
        </w:rPr>
      </w:pPr>
      <w:r>
        <w:rPr>
          <w:rFonts w:eastAsia="Arial"/>
          <w:color w:val="0000FF"/>
        </w:rPr>
        <w:t>4</w:t>
      </w:r>
      <w:r w:rsidRPr="003F5857">
        <w:rPr>
          <w:rFonts w:eastAsia="Arial"/>
          <w:color w:val="0000FF"/>
        </w:rPr>
        <w:t>.</w:t>
      </w:r>
      <w:r>
        <w:rPr>
          <w:rFonts w:eastAsia="Arial"/>
          <w:color w:val="0000FF"/>
        </w:rPr>
        <w:t>4</w:t>
      </w:r>
      <w:r w:rsidRPr="003F5857">
        <w:rPr>
          <w:rFonts w:eastAsia="Arial"/>
          <w:color w:val="0000FF"/>
        </w:rPr>
        <w:t xml:space="preserve"> Explaining </w:t>
      </w:r>
      <w:r>
        <w:rPr>
          <w:rFonts w:eastAsia="Arial"/>
          <w:color w:val="0000FF"/>
        </w:rPr>
        <w:t xml:space="preserve">How Plants Make Food: </w:t>
      </w:r>
      <w:r w:rsidRPr="003F5857">
        <w:rPr>
          <w:rFonts w:eastAsia="Arial"/>
          <w:color w:val="0000FF"/>
        </w:rPr>
        <w:t>Photosynthesis PPT</w:t>
      </w:r>
    </w:p>
    <w:p w14:paraId="3C12DACF" w14:textId="77777777" w:rsidR="00E860F0" w:rsidRPr="003F5857" w:rsidRDefault="00E860F0" w:rsidP="00917547">
      <w:pPr>
        <w:pStyle w:val="List1"/>
        <w:numPr>
          <w:ilvl w:val="0"/>
          <w:numId w:val="32"/>
        </w:numPr>
        <w:spacing w:after="0"/>
        <w:ind w:left="360"/>
        <w:rPr>
          <w:color w:val="0000FF"/>
        </w:rPr>
      </w:pPr>
      <w:r>
        <w:rPr>
          <w:color w:val="0000FF"/>
        </w:rPr>
        <w:t>4</w:t>
      </w:r>
      <w:r w:rsidRPr="003F5857">
        <w:rPr>
          <w:color w:val="0000FF"/>
        </w:rPr>
        <w:t>.</w:t>
      </w:r>
      <w:r>
        <w:rPr>
          <w:color w:val="0000FF"/>
        </w:rPr>
        <w:t>4</w:t>
      </w:r>
      <w:r w:rsidRPr="003F5857">
        <w:rPr>
          <w:color w:val="0000FF"/>
        </w:rPr>
        <w:t xml:space="preserve"> Explanations Tool for Potato Photosynthesis</w:t>
      </w:r>
      <w:r>
        <w:rPr>
          <w:color w:val="0000FF"/>
        </w:rPr>
        <w:t xml:space="preserve"> </w:t>
      </w:r>
      <w:r>
        <w:t>(1 per student)</w:t>
      </w:r>
    </w:p>
    <w:p w14:paraId="3A60FC0F" w14:textId="77777777" w:rsidR="00E860F0" w:rsidRPr="00F5363F" w:rsidRDefault="00E860F0" w:rsidP="00917547">
      <w:pPr>
        <w:pStyle w:val="List1"/>
        <w:numPr>
          <w:ilvl w:val="0"/>
          <w:numId w:val="32"/>
        </w:numPr>
        <w:spacing w:after="0"/>
        <w:ind w:left="360"/>
        <w:rPr>
          <w:color w:val="7030A0"/>
        </w:rPr>
      </w:pPr>
      <w:r w:rsidRPr="00F5363F">
        <w:rPr>
          <w:color w:val="7030A0"/>
        </w:rPr>
        <w:t>4.4 Grading the Explanations Tools for Potato Photosynthesis</w:t>
      </w:r>
    </w:p>
    <w:p w14:paraId="21117E58" w14:textId="28F5C238" w:rsidR="00E860F0" w:rsidRPr="00C04457" w:rsidRDefault="00E860F0" w:rsidP="00917547">
      <w:pPr>
        <w:pStyle w:val="ListParagraph"/>
        <w:numPr>
          <w:ilvl w:val="0"/>
          <w:numId w:val="32"/>
        </w:numPr>
        <w:ind w:left="360" w:right="36"/>
        <w:rPr>
          <w:color w:val="0000FF"/>
        </w:rPr>
      </w:pPr>
      <w:r>
        <w:rPr>
          <w:color w:val="0432FF"/>
        </w:rPr>
        <w:t>4.4</w:t>
      </w:r>
      <w:r w:rsidRPr="00C54FCE">
        <w:rPr>
          <w:color w:val="0432FF"/>
        </w:rPr>
        <w:t xml:space="preserve"> </w:t>
      </w:r>
      <w:r>
        <w:rPr>
          <w:color w:val="0432FF"/>
        </w:rPr>
        <w:t>How do Plants Produce Food</w:t>
      </w:r>
      <w:r w:rsidRPr="00C54FCE">
        <w:rPr>
          <w:color w:val="0432FF"/>
        </w:rPr>
        <w:t>? Reading</w:t>
      </w:r>
      <w:r>
        <w:rPr>
          <w:color w:val="0432FF"/>
        </w:rPr>
        <w:t xml:space="preserve"> </w:t>
      </w:r>
      <w:r>
        <w:rPr>
          <w:color w:val="000000" w:themeColor="text1"/>
        </w:rPr>
        <w:t>(1 per student)</w:t>
      </w:r>
    </w:p>
    <w:p w14:paraId="2DC2AE8B" w14:textId="77777777" w:rsidR="00240C97" w:rsidRPr="00D438F2" w:rsidRDefault="00240C97" w:rsidP="00240C97">
      <w:pPr>
        <w:pStyle w:val="Heading3"/>
      </w:pPr>
      <w:r>
        <w:t xml:space="preserve">Recurring </w:t>
      </w:r>
      <w:r w:rsidRPr="00D438F2">
        <w:t>Resources</w:t>
      </w:r>
    </w:p>
    <w:p w14:paraId="20AEE576" w14:textId="77777777" w:rsidR="00E860F0" w:rsidRPr="003F5857" w:rsidRDefault="00E860F0" w:rsidP="00917547">
      <w:pPr>
        <w:pStyle w:val="List1"/>
        <w:numPr>
          <w:ilvl w:val="0"/>
          <w:numId w:val="2"/>
        </w:numPr>
        <w:spacing w:after="0"/>
        <w:rPr>
          <w:color w:val="0000FF"/>
        </w:rPr>
      </w:pPr>
      <w:r w:rsidRPr="00E860F0">
        <w:rPr>
          <w:color w:val="00B050"/>
        </w:rPr>
        <w:t xml:space="preserve">Three Questions 11 x 17 Poster </w:t>
      </w:r>
      <w:r>
        <w:t>(1 per class)</w:t>
      </w:r>
    </w:p>
    <w:p w14:paraId="70A5A6F9" w14:textId="77777777" w:rsidR="00E860F0" w:rsidRPr="00E860F0" w:rsidRDefault="00E860F0" w:rsidP="00917547">
      <w:pPr>
        <w:pStyle w:val="List1"/>
        <w:numPr>
          <w:ilvl w:val="0"/>
          <w:numId w:val="2"/>
        </w:numPr>
        <w:spacing w:after="0"/>
        <w:rPr>
          <w:color w:val="0000FF"/>
        </w:rPr>
      </w:pPr>
      <w:r w:rsidRPr="00E860F0">
        <w:rPr>
          <w:color w:val="00B050"/>
        </w:rPr>
        <w:t xml:space="preserve">Three Questions Handout </w:t>
      </w:r>
      <w:r>
        <w:t>(1 per student)</w:t>
      </w:r>
    </w:p>
    <w:p w14:paraId="08559453" w14:textId="76CC3926" w:rsidR="00E860F0" w:rsidRDefault="00E860F0" w:rsidP="00917547">
      <w:pPr>
        <w:pStyle w:val="ListParagraph"/>
        <w:numPr>
          <w:ilvl w:val="0"/>
          <w:numId w:val="2"/>
        </w:numPr>
        <w:tabs>
          <w:tab w:val="left" w:pos="4590"/>
        </w:tabs>
        <w:spacing w:after="0"/>
        <w:rPr>
          <w:color w:val="00B050"/>
        </w:rPr>
      </w:pPr>
      <w:r w:rsidRPr="00E860F0">
        <w:rPr>
          <w:color w:val="00B050"/>
        </w:rPr>
        <w:t xml:space="preserve">Questions, Connections, Questions Student Reading Strategy </w:t>
      </w:r>
    </w:p>
    <w:p w14:paraId="13B97060" w14:textId="1FD0F3C9" w:rsidR="00FA5D13" w:rsidRDefault="00FA5D13" w:rsidP="00917547">
      <w:pPr>
        <w:pStyle w:val="ListParagraph"/>
        <w:numPr>
          <w:ilvl w:val="0"/>
          <w:numId w:val="2"/>
        </w:numPr>
        <w:tabs>
          <w:tab w:val="left" w:pos="4590"/>
        </w:tabs>
        <w:spacing w:after="0"/>
        <w:rPr>
          <w:color w:val="00B050"/>
        </w:rPr>
      </w:pPr>
      <w:r w:rsidRPr="00C04457">
        <w:rPr>
          <w:color w:val="0000FF"/>
        </w:rPr>
        <w:t xml:space="preserve">Learning Tracking Tool for Plants </w:t>
      </w:r>
      <w:r w:rsidRPr="00C04457">
        <w:rPr>
          <w:color w:val="000000" w:themeColor="text1"/>
        </w:rPr>
        <w:t>(1 per student)</w:t>
      </w:r>
    </w:p>
    <w:p w14:paraId="2E25263C" w14:textId="16B1DB94" w:rsidR="00FA5D13" w:rsidRDefault="00FA5D13" w:rsidP="00917547">
      <w:pPr>
        <w:pStyle w:val="ListParagraph"/>
        <w:numPr>
          <w:ilvl w:val="0"/>
          <w:numId w:val="2"/>
        </w:numPr>
        <w:tabs>
          <w:tab w:val="left" w:pos="4590"/>
        </w:tabs>
        <w:spacing w:after="0"/>
        <w:rPr>
          <w:color w:val="0000FF"/>
        </w:rPr>
      </w:pPr>
      <w:r w:rsidRPr="009C3F2B">
        <w:rPr>
          <w:color w:val="7030A0"/>
        </w:rPr>
        <w:t>Assessing the Learning Tracking Tool for Plants</w:t>
      </w:r>
    </w:p>
    <w:p w14:paraId="28D7F392" w14:textId="77777777" w:rsidR="00842B0B" w:rsidRPr="00C04457" w:rsidRDefault="00842B0B" w:rsidP="00842B0B">
      <w:pPr>
        <w:pStyle w:val="ListParagraph"/>
        <w:numPr>
          <w:ilvl w:val="0"/>
          <w:numId w:val="2"/>
        </w:numPr>
        <w:ind w:right="36"/>
        <w:rPr>
          <w:color w:val="0432FF"/>
        </w:rPr>
      </w:pPr>
      <w:r w:rsidRPr="00842B0B">
        <w:rPr>
          <w:color w:val="0432FF"/>
        </w:rPr>
        <w:t>Plants Matter Tracing Tool</w:t>
      </w:r>
    </w:p>
    <w:p w14:paraId="4786EA91" w14:textId="2EF0A88F" w:rsidR="008B26A8" w:rsidRDefault="00CB683D">
      <w:pPr>
        <w:pStyle w:val="ListParagraph"/>
        <w:numPr>
          <w:ilvl w:val="0"/>
          <w:numId w:val="2"/>
        </w:numPr>
        <w:ind w:right="36"/>
        <w:rPr>
          <w:color w:val="0432FF"/>
        </w:rPr>
      </w:pPr>
      <w:r w:rsidRPr="000A516A">
        <w:rPr>
          <w:color w:val="7030A0"/>
        </w:rPr>
        <w:t>Assessing</w:t>
      </w:r>
      <w:r w:rsidR="00842B0B" w:rsidRPr="000A516A">
        <w:rPr>
          <w:color w:val="7030A0"/>
        </w:rPr>
        <w:t xml:space="preserve"> the Plants Matter Tracing Tool</w:t>
      </w:r>
    </w:p>
    <w:p w14:paraId="5627F171" w14:textId="617F4466" w:rsidR="00240C97" w:rsidRPr="00C04457" w:rsidRDefault="008B26A8" w:rsidP="00C04457">
      <w:pPr>
        <w:pStyle w:val="ListParagraph"/>
        <w:numPr>
          <w:ilvl w:val="0"/>
          <w:numId w:val="32"/>
        </w:numPr>
        <w:ind w:left="360" w:right="36"/>
        <w:rPr>
          <w:color w:val="0432FF"/>
        </w:rPr>
      </w:pPr>
      <w:r w:rsidRPr="008C747D">
        <w:t>(</w:t>
      </w:r>
      <w:r>
        <w:t>O</w:t>
      </w:r>
      <w:r w:rsidRPr="00752189">
        <w:t xml:space="preserve">ptional) </w:t>
      </w:r>
      <w:r w:rsidRPr="00C04457">
        <w:rPr>
          <w:color w:val="0432FF"/>
        </w:rPr>
        <w:t xml:space="preserve">Example Plant Explanations Handout </w:t>
      </w:r>
      <w:r w:rsidRPr="006A1D1C">
        <w:t>(1 per student or per group)</w:t>
      </w:r>
    </w:p>
    <w:p w14:paraId="55666C38" w14:textId="77777777" w:rsidR="00240C97" w:rsidRPr="00D438F2" w:rsidRDefault="00240C97" w:rsidP="00240C97">
      <w:pPr>
        <w:pStyle w:val="Heading3"/>
      </w:pPr>
      <w:r w:rsidRPr="00D438F2">
        <w:t>Setup</w:t>
      </w:r>
    </w:p>
    <w:p w14:paraId="555276F6" w14:textId="77777777" w:rsidR="00670BA2" w:rsidRPr="00BB0E06" w:rsidRDefault="00670BA2" w:rsidP="00670BA2">
      <w:pPr>
        <w:pStyle w:val="List1"/>
        <w:ind w:left="0" w:firstLine="0"/>
      </w:pPr>
      <w:r w:rsidRPr="00BB0E06">
        <w:t>Print one copy of the</w:t>
      </w:r>
      <w:r>
        <w:t xml:space="preserve"> </w:t>
      </w:r>
      <w:r>
        <w:rPr>
          <w:color w:val="0000FF"/>
        </w:rPr>
        <w:t>4</w:t>
      </w:r>
      <w:r w:rsidRPr="002210D6">
        <w:rPr>
          <w:color w:val="0000FF"/>
        </w:rPr>
        <w:t>.</w:t>
      </w:r>
      <w:r>
        <w:rPr>
          <w:color w:val="0000FF"/>
        </w:rPr>
        <w:t>4</w:t>
      </w:r>
      <w:r w:rsidRPr="002210D6">
        <w:rPr>
          <w:color w:val="0000FF"/>
        </w:rPr>
        <w:t xml:space="preserve"> Explanations Tool for Potato Photosynthesis</w:t>
      </w:r>
      <w:r w:rsidRPr="00BB0E06">
        <w:t xml:space="preserve"> for each student. </w:t>
      </w:r>
      <w:r w:rsidRPr="00634A86">
        <w:t xml:space="preserve">In this activity, your students will need to use the </w:t>
      </w:r>
      <w:r w:rsidRPr="00670BA2">
        <w:rPr>
          <w:color w:val="00B050"/>
        </w:rPr>
        <w:t xml:space="preserve">Three Questions Explanation Checklist </w:t>
      </w:r>
      <w:r w:rsidRPr="00634A86">
        <w:t xml:space="preserve">on the back of the </w:t>
      </w:r>
      <w:r w:rsidRPr="00670BA2">
        <w:rPr>
          <w:color w:val="00B050"/>
        </w:rPr>
        <w:t>Three Questions Handout</w:t>
      </w:r>
      <w:r w:rsidRPr="00634A86">
        <w:t xml:space="preserve">. Be sure to have this available to </w:t>
      </w:r>
      <w:proofErr w:type="gramStart"/>
      <w:r w:rsidRPr="00634A86">
        <w:t>students, and</w:t>
      </w:r>
      <w:proofErr w:type="gramEnd"/>
      <w:r w:rsidRPr="00634A86">
        <w:t xml:space="preserve"> see the notes in the Modifications at the end of the Activity for ideas about how to use it.</w:t>
      </w:r>
      <w:r>
        <w:t xml:space="preserve"> Prepare a computer and a projector to display the </w:t>
      </w:r>
      <w:r w:rsidRPr="00CE2DFA">
        <w:t>PPT</w:t>
      </w:r>
      <w:r w:rsidRPr="00BB0E06">
        <w:t>.</w:t>
      </w:r>
    </w:p>
    <w:p w14:paraId="57AA944E" w14:textId="4AEAE489" w:rsidR="00240C97" w:rsidRPr="00CD686F" w:rsidRDefault="00240C97" w:rsidP="00240C97">
      <w:pPr>
        <w:pStyle w:val="Heading2"/>
        <w:rPr>
          <w:color w:val="FF0000"/>
        </w:rPr>
      </w:pPr>
      <w:r w:rsidRPr="00D438F2">
        <w:t>Directions</w:t>
      </w:r>
    </w:p>
    <w:tbl>
      <w:tblPr>
        <w:tblStyle w:val="TableGrid"/>
        <w:tblW w:w="9468" w:type="dxa"/>
        <w:tblLook w:val="04A0" w:firstRow="1" w:lastRow="0" w:firstColumn="1" w:lastColumn="0" w:noHBand="0" w:noVBand="1"/>
      </w:tblPr>
      <w:tblGrid>
        <w:gridCol w:w="9468"/>
      </w:tblGrid>
      <w:tr w:rsidR="00622353" w:rsidRPr="00CE6BFA" w14:paraId="202ECB34" w14:textId="77777777" w:rsidTr="00ED075E">
        <w:tc>
          <w:tcPr>
            <w:tcW w:w="9468" w:type="dxa"/>
          </w:tcPr>
          <w:p w14:paraId="4608657A" w14:textId="77777777" w:rsidR="00622353" w:rsidRPr="00CE2DFA" w:rsidRDefault="00622353" w:rsidP="00B04605">
            <w:pPr>
              <w:pStyle w:val="ListParagraph"/>
              <w:numPr>
                <w:ilvl w:val="3"/>
                <w:numId w:val="42"/>
              </w:numPr>
              <w:ind w:left="342"/>
              <w:rPr>
                <w:b/>
                <w:bCs/>
              </w:rPr>
            </w:pPr>
            <w:r w:rsidRPr="00CE2DFA">
              <w:rPr>
                <w:b/>
                <w:bCs/>
              </w:rPr>
              <w:t>Use the instructional model to show students where they are in the course of the unit.</w:t>
            </w:r>
          </w:p>
          <w:p w14:paraId="4B29DDCC" w14:textId="77777777" w:rsidR="00622353" w:rsidRPr="00CE2DFA" w:rsidRDefault="00622353" w:rsidP="00ED075E">
            <w:pPr>
              <w:rPr>
                <w:rFonts w:eastAsia="SimSun"/>
                <w:b/>
                <w:bCs/>
                <w:lang w:eastAsia="zh-CN"/>
              </w:rPr>
            </w:pPr>
            <w:r>
              <w:rPr>
                <w:bCs/>
              </w:rPr>
              <w:t xml:space="preserve">Show slide 2 of the </w:t>
            </w:r>
            <w:r w:rsidRPr="007E6102">
              <w:rPr>
                <w:bCs/>
                <w:color w:val="0000FF"/>
              </w:rPr>
              <w:t>4.4 Explaining How Plants Make Food: Photosynthesis</w:t>
            </w:r>
            <w:r>
              <w:rPr>
                <w:rFonts w:eastAsia="SimSun" w:hint="eastAsia"/>
                <w:bCs/>
                <w:color w:val="0000FF"/>
                <w:lang w:eastAsia="zh-CN"/>
              </w:rPr>
              <w:t xml:space="preserve"> PPT.</w:t>
            </w:r>
          </w:p>
        </w:tc>
      </w:tr>
      <w:tr w:rsidR="00622353" w:rsidRPr="002C1388" w14:paraId="24498D2F" w14:textId="77777777" w:rsidTr="00C04457">
        <w:trPr>
          <w:trHeight w:val="620"/>
        </w:trPr>
        <w:tc>
          <w:tcPr>
            <w:tcW w:w="9468" w:type="dxa"/>
          </w:tcPr>
          <w:p w14:paraId="3E36598A" w14:textId="77777777" w:rsidR="00622353" w:rsidRPr="00CE2DFA" w:rsidRDefault="00622353" w:rsidP="00B04605">
            <w:pPr>
              <w:pStyle w:val="ListParagraph"/>
              <w:numPr>
                <w:ilvl w:val="3"/>
                <w:numId w:val="42"/>
              </w:numPr>
              <w:rPr>
                <w:rFonts w:eastAsia="Cambria"/>
                <w:b/>
                <w:bCs/>
              </w:rPr>
            </w:pPr>
            <w:r w:rsidRPr="00CE2DFA">
              <w:rPr>
                <w:rFonts w:eastAsia="Cambria"/>
                <w:b/>
                <w:bCs/>
              </w:rPr>
              <w:t xml:space="preserve">Revisit students’ arguments about </w:t>
            </w:r>
            <w:r w:rsidRPr="006C5850">
              <w:rPr>
                <w:rFonts w:eastAsia="Cambria"/>
                <w:b/>
                <w:bCs/>
              </w:rPr>
              <w:t xml:space="preserve">what happens when plants </w:t>
            </w:r>
            <w:r>
              <w:rPr>
                <w:rFonts w:eastAsia="SimSun" w:hint="eastAsia"/>
                <w:b/>
                <w:bCs/>
                <w:lang w:eastAsia="zh-CN"/>
              </w:rPr>
              <w:t>are in Light &amp; Dark</w:t>
            </w:r>
            <w:r w:rsidRPr="00CE2DFA">
              <w:rPr>
                <w:rFonts w:eastAsia="Cambria"/>
                <w:b/>
                <w:bCs/>
              </w:rPr>
              <w:t>.</w:t>
            </w:r>
          </w:p>
          <w:p w14:paraId="4615E032" w14:textId="77777777" w:rsidR="00622353" w:rsidRPr="00CE2DFA" w:rsidRDefault="00622353" w:rsidP="00ED075E">
            <w:pPr>
              <w:rPr>
                <w:rFonts w:eastAsia="Cambria"/>
              </w:rPr>
            </w:pPr>
            <w:r w:rsidRPr="00CE2DFA">
              <w:rPr>
                <w:rFonts w:eastAsia="Cambria"/>
              </w:rPr>
              <w:t xml:space="preserve">Show slide 3 of the </w:t>
            </w:r>
            <w:r w:rsidRPr="00CE2DFA">
              <w:rPr>
                <w:bCs/>
                <w:color w:val="0000FF"/>
              </w:rPr>
              <w:t>4.4 Explaining How Plants Make Food: Photosynthesis</w:t>
            </w:r>
            <w:r w:rsidRPr="00CE2DFA">
              <w:rPr>
                <w:rFonts w:eastAsia="SimSun"/>
                <w:bCs/>
                <w:color w:val="0000FF"/>
                <w:lang w:eastAsia="zh-CN"/>
              </w:rPr>
              <w:t xml:space="preserve"> </w:t>
            </w:r>
            <w:r w:rsidRPr="00CE2DFA">
              <w:rPr>
                <w:rFonts w:eastAsia="Cambria"/>
                <w:color w:val="0000FF"/>
              </w:rPr>
              <w:t>PPT</w:t>
            </w:r>
            <w:r w:rsidRPr="00CE2DFA">
              <w:rPr>
                <w:rFonts w:eastAsia="Cambria"/>
              </w:rPr>
              <w:t>.</w:t>
            </w:r>
          </w:p>
          <w:p w14:paraId="5046A891" w14:textId="77777777" w:rsidR="00622353" w:rsidRDefault="00622353" w:rsidP="00C04457">
            <w:pPr>
              <w:pStyle w:val="ListParagraph"/>
              <w:numPr>
                <w:ilvl w:val="0"/>
                <w:numId w:val="33"/>
              </w:numPr>
              <w:ind w:left="340"/>
              <w:rPr>
                <w:rFonts w:eastAsia="Cambria"/>
              </w:rPr>
            </w:pPr>
            <w:r w:rsidRPr="0050227E">
              <w:rPr>
                <w:rFonts w:eastAsia="Cambria"/>
              </w:rPr>
              <w:t xml:space="preserve">Tell students that this activity’s purpose is to develop explanations for how </w:t>
            </w:r>
            <w:r>
              <w:rPr>
                <w:rFonts w:eastAsia="SimSun" w:hint="eastAsia"/>
                <w:lang w:eastAsia="zh-CN"/>
              </w:rPr>
              <w:t>plants make food.</w:t>
            </w:r>
          </w:p>
          <w:p w14:paraId="41BDAAAD" w14:textId="77777777" w:rsidR="00622353" w:rsidRPr="00CE2DFA" w:rsidRDefault="00622353" w:rsidP="00C04457">
            <w:pPr>
              <w:pStyle w:val="ListParagraph"/>
              <w:numPr>
                <w:ilvl w:val="0"/>
                <w:numId w:val="33"/>
              </w:numPr>
              <w:ind w:left="340"/>
              <w:rPr>
                <w:rFonts w:eastAsia="SimSun"/>
                <w:lang w:eastAsia="zh-CN"/>
              </w:rPr>
            </w:pPr>
            <w:r w:rsidRPr="00694D0A">
              <w:rPr>
                <w:rFonts w:eastAsia="Cambria"/>
              </w:rPr>
              <w:t xml:space="preserve">Return each student’s copy </w:t>
            </w:r>
            <w:r w:rsidRPr="00694D0A">
              <w:rPr>
                <w:rFonts w:eastAsia="Cambria"/>
                <w:color w:val="0000FF"/>
              </w:rPr>
              <w:t>of 3.</w:t>
            </w:r>
            <w:r>
              <w:rPr>
                <w:rFonts w:eastAsia="Cambria"/>
                <w:color w:val="0000FF"/>
              </w:rPr>
              <w:t>5</w:t>
            </w:r>
            <w:r w:rsidRPr="00694D0A">
              <w:rPr>
                <w:rFonts w:eastAsia="Cambria"/>
                <w:color w:val="0000FF"/>
              </w:rPr>
              <w:t xml:space="preserve"> Evidence-Based Arguments Tool for </w:t>
            </w:r>
            <w:r>
              <w:rPr>
                <w:rFonts w:eastAsia="Cambria"/>
                <w:color w:val="0000FF"/>
              </w:rPr>
              <w:t xml:space="preserve">Plants </w:t>
            </w:r>
            <w:r w:rsidRPr="00694D0A">
              <w:rPr>
                <w:rFonts w:eastAsia="Cambria"/>
              </w:rPr>
              <w:t xml:space="preserve">and have them review their arguments before they completed the molecular modeling activity. </w:t>
            </w:r>
            <w:r>
              <w:rPr>
                <w:rFonts w:eastAsia="Cambria"/>
              </w:rPr>
              <w:t>Their arguments and unanswered questions should also apply to potato plants.</w:t>
            </w:r>
          </w:p>
        </w:tc>
      </w:tr>
      <w:tr w:rsidR="00622353" w:rsidRPr="002C1388" w14:paraId="520E3086" w14:textId="77777777" w:rsidTr="00ED075E">
        <w:trPr>
          <w:trHeight w:val="1034"/>
        </w:trPr>
        <w:tc>
          <w:tcPr>
            <w:tcW w:w="9468" w:type="dxa"/>
          </w:tcPr>
          <w:p w14:paraId="34BA11DA" w14:textId="77777777" w:rsidR="00622353" w:rsidRPr="00CE2DFA" w:rsidRDefault="00622353" w:rsidP="00B04605">
            <w:pPr>
              <w:pStyle w:val="ListParagraph"/>
              <w:numPr>
                <w:ilvl w:val="3"/>
                <w:numId w:val="42"/>
              </w:numPr>
              <w:rPr>
                <w:rFonts w:eastAsia="Cambria"/>
                <w:b/>
                <w:bCs/>
              </w:rPr>
            </w:pPr>
            <w:r w:rsidRPr="00CE2DFA">
              <w:rPr>
                <w:rFonts w:eastAsia="Cambria"/>
                <w:b/>
                <w:bCs/>
              </w:rPr>
              <w:lastRenderedPageBreak/>
              <w:t xml:space="preserve">Have students know </w:t>
            </w:r>
            <w:r>
              <w:rPr>
                <w:rFonts w:eastAsia="SimSun" w:hint="eastAsia"/>
                <w:b/>
                <w:bCs/>
                <w:lang w:eastAsia="zh-CN"/>
              </w:rPr>
              <w:t xml:space="preserve">that </w:t>
            </w:r>
            <w:r w:rsidRPr="00CE2DFA">
              <w:rPr>
                <w:rFonts w:eastAsia="Cambria"/>
                <w:b/>
                <w:bCs/>
              </w:rPr>
              <w:t>plants make their own food.</w:t>
            </w:r>
          </w:p>
          <w:p w14:paraId="614BA080" w14:textId="77777777" w:rsidR="00622353" w:rsidRPr="00CE2DFA" w:rsidRDefault="00622353" w:rsidP="00ED075E">
            <w:pPr>
              <w:rPr>
                <w:rFonts w:eastAsia="Cambria"/>
                <w:b/>
                <w:bCs/>
              </w:rPr>
            </w:pPr>
            <w:r w:rsidRPr="00CE2DFA">
              <w:rPr>
                <w:rFonts w:eastAsia="SimSun"/>
                <w:lang w:eastAsia="zh-CN"/>
              </w:rPr>
              <w:t xml:space="preserve">Show slide 4 of the </w:t>
            </w:r>
            <w:r w:rsidRPr="00CE2DFA">
              <w:rPr>
                <w:bCs/>
                <w:color w:val="0000FF"/>
              </w:rPr>
              <w:t>4.4 Explaining How Plants Make Food: Photosynthesis PPT.</w:t>
            </w:r>
          </w:p>
          <w:p w14:paraId="2D593335" w14:textId="77777777" w:rsidR="00622353" w:rsidRPr="00CE2DFA" w:rsidRDefault="00622353" w:rsidP="00917547">
            <w:pPr>
              <w:pStyle w:val="ListParagraph"/>
              <w:numPr>
                <w:ilvl w:val="0"/>
                <w:numId w:val="52"/>
              </w:numPr>
              <w:rPr>
                <w:rFonts w:eastAsia="Cambria"/>
              </w:rPr>
            </w:pPr>
            <w:r w:rsidRPr="00CE2DFA">
              <w:rPr>
                <w:rFonts w:eastAsia="Cambria"/>
              </w:rPr>
              <w:t xml:space="preserve">Tell students that </w:t>
            </w:r>
            <w:r>
              <w:rPr>
                <w:rFonts w:eastAsia="SimSun" w:hint="eastAsia"/>
                <w:lang w:eastAsia="zh-CN"/>
              </w:rPr>
              <w:t>plants make glucose from photosynthesis in leaves. Glucose can be transported to cells through phloem and used for biosynthesis and cellular respiration.</w:t>
            </w:r>
          </w:p>
        </w:tc>
      </w:tr>
      <w:tr w:rsidR="00622353" w:rsidRPr="002C1388" w14:paraId="34144765" w14:textId="77777777" w:rsidTr="00ED075E">
        <w:trPr>
          <w:trHeight w:val="260"/>
        </w:trPr>
        <w:tc>
          <w:tcPr>
            <w:tcW w:w="9468" w:type="dxa"/>
          </w:tcPr>
          <w:p w14:paraId="05686E55" w14:textId="77777777" w:rsidR="00622353" w:rsidRPr="00CE2DFA" w:rsidRDefault="00622353" w:rsidP="00B04605">
            <w:pPr>
              <w:pStyle w:val="ListParagraph"/>
              <w:numPr>
                <w:ilvl w:val="3"/>
                <w:numId w:val="42"/>
              </w:numPr>
              <w:rPr>
                <w:b/>
                <w:bCs/>
              </w:rPr>
            </w:pPr>
            <w:r w:rsidRPr="00CE2DFA">
              <w:rPr>
                <w:b/>
                <w:bCs/>
              </w:rPr>
              <w:t>Have students complete the Explanations process tool.</w:t>
            </w:r>
          </w:p>
          <w:p w14:paraId="125D6AB4" w14:textId="77777777" w:rsidR="00622353" w:rsidRPr="00694D0A" w:rsidRDefault="00622353" w:rsidP="00ED075E">
            <w:pPr>
              <w:keepNext/>
              <w:keepLines/>
              <w:outlineLvl w:val="5"/>
              <w:rPr>
                <w:rFonts w:eastAsia="SimSun"/>
                <w:lang w:eastAsia="zh-CN"/>
              </w:rPr>
            </w:pPr>
            <w:r>
              <w:rPr>
                <w:rFonts w:eastAsia="SimSun"/>
                <w:lang w:eastAsia="zh-CN"/>
              </w:rPr>
              <w:t xml:space="preserve">Show slide </w:t>
            </w:r>
            <w:r>
              <w:rPr>
                <w:rFonts w:eastAsia="SimSun" w:hint="eastAsia"/>
                <w:lang w:eastAsia="zh-CN"/>
              </w:rPr>
              <w:t>5</w:t>
            </w:r>
            <w:r w:rsidRPr="00694D0A">
              <w:rPr>
                <w:rFonts w:eastAsia="SimSun"/>
                <w:lang w:eastAsia="zh-CN"/>
              </w:rPr>
              <w:t xml:space="preserve"> of the </w:t>
            </w:r>
            <w:r w:rsidRPr="007E6102">
              <w:rPr>
                <w:bCs/>
                <w:color w:val="0000FF"/>
              </w:rPr>
              <w:t>4.4 Explaining How Plants Make Food: Photosynthesis</w:t>
            </w:r>
            <w:r>
              <w:rPr>
                <w:rFonts w:eastAsia="SimSun"/>
                <w:bCs/>
                <w:color w:val="0000FF"/>
                <w:lang w:eastAsia="zh-CN"/>
              </w:rPr>
              <w:t xml:space="preserve"> </w:t>
            </w:r>
            <w:r w:rsidRPr="00694D0A">
              <w:rPr>
                <w:rFonts w:eastAsia="SimSun"/>
                <w:color w:val="0000FF"/>
                <w:lang w:eastAsia="zh-CN"/>
              </w:rPr>
              <w:t>PPT</w:t>
            </w:r>
            <w:r w:rsidRPr="00694D0A">
              <w:rPr>
                <w:rFonts w:eastAsia="SimSun"/>
                <w:lang w:eastAsia="zh-CN"/>
              </w:rPr>
              <w:t xml:space="preserve">. Give each student one copy of </w:t>
            </w:r>
            <w:r>
              <w:rPr>
                <w:rFonts w:eastAsia="SimSun"/>
                <w:color w:val="0000FF"/>
                <w:lang w:eastAsia="zh-CN"/>
              </w:rPr>
              <w:t>4.</w:t>
            </w:r>
            <w:r>
              <w:rPr>
                <w:rFonts w:eastAsia="SimSun" w:hint="eastAsia"/>
                <w:color w:val="0000FF"/>
                <w:lang w:eastAsia="zh-CN"/>
              </w:rPr>
              <w:t>4</w:t>
            </w:r>
            <w:r w:rsidRPr="00694D0A">
              <w:rPr>
                <w:rFonts w:eastAsia="SimSun"/>
                <w:color w:val="0000FF"/>
                <w:lang w:eastAsia="zh-CN"/>
              </w:rPr>
              <w:t xml:space="preserve"> Explanations Tool for </w:t>
            </w:r>
            <w:r>
              <w:rPr>
                <w:rFonts w:eastAsia="SimSun"/>
                <w:color w:val="0000FF"/>
                <w:lang w:eastAsia="zh-CN"/>
              </w:rPr>
              <w:t>Potato</w:t>
            </w:r>
            <w:r>
              <w:rPr>
                <w:rFonts w:eastAsia="SimSun" w:hint="eastAsia"/>
                <w:color w:val="0000FF"/>
                <w:lang w:eastAsia="zh-CN"/>
              </w:rPr>
              <w:t xml:space="preserve"> </w:t>
            </w:r>
            <w:r w:rsidRPr="00392E4C">
              <w:rPr>
                <w:rFonts w:eastAsia="SimSun"/>
                <w:color w:val="0000FF"/>
                <w:lang w:eastAsia="zh-CN"/>
              </w:rPr>
              <w:t>Photosynthesis</w:t>
            </w:r>
            <w:r>
              <w:rPr>
                <w:rFonts w:eastAsia="SimSun" w:hint="eastAsia"/>
                <w:lang w:eastAsia="zh-CN"/>
              </w:rPr>
              <w:t>.</w:t>
            </w:r>
          </w:p>
          <w:p w14:paraId="24D33B3B" w14:textId="79B8BB5D" w:rsidR="00622353" w:rsidRPr="00694D0A" w:rsidRDefault="00622353" w:rsidP="00C04457">
            <w:pPr>
              <w:pStyle w:val="ListParagraph"/>
              <w:numPr>
                <w:ilvl w:val="0"/>
                <w:numId w:val="34"/>
              </w:numPr>
              <w:ind w:left="340"/>
              <w:rPr>
                <w:rFonts w:eastAsia="SimSun"/>
                <w:lang w:eastAsia="zh-CN"/>
              </w:rPr>
            </w:pPr>
            <w:r w:rsidRPr="00694D0A">
              <w:rPr>
                <w:rFonts w:eastAsia="SimSun"/>
                <w:lang w:eastAsia="zh-CN"/>
              </w:rPr>
              <w:t xml:space="preserve">Tell students that in this part of the </w:t>
            </w:r>
            <w:r w:rsidR="00F42D33">
              <w:rPr>
                <w:rFonts w:eastAsia="SimSun"/>
                <w:lang w:eastAsia="zh-CN"/>
              </w:rPr>
              <w:t>unit</w:t>
            </w:r>
            <w:r w:rsidRPr="00694D0A">
              <w:rPr>
                <w:rFonts w:eastAsia="SimSun"/>
                <w:lang w:eastAsia="zh-CN"/>
              </w:rPr>
              <w:t xml:space="preserve">, they will combine everything they learned about how </w:t>
            </w:r>
            <w:r>
              <w:rPr>
                <w:rFonts w:eastAsia="SimSun"/>
                <w:lang w:eastAsia="zh-CN"/>
              </w:rPr>
              <w:t>plants</w:t>
            </w:r>
            <w:r w:rsidRPr="00694D0A">
              <w:rPr>
                <w:rFonts w:eastAsia="SimSun"/>
                <w:lang w:eastAsia="zh-CN"/>
              </w:rPr>
              <w:t xml:space="preserve"> </w:t>
            </w:r>
            <w:r>
              <w:rPr>
                <w:rFonts w:eastAsia="SimSun" w:hint="eastAsia"/>
                <w:lang w:eastAsia="zh-CN"/>
              </w:rPr>
              <w:t xml:space="preserve">make food </w:t>
            </w:r>
            <w:r w:rsidRPr="008A37B3">
              <w:rPr>
                <w:rFonts w:eastAsia="SimSun"/>
                <w:lang w:eastAsia="zh-CN"/>
              </w:rPr>
              <w:t>into an explanation.</w:t>
            </w:r>
          </w:p>
          <w:p w14:paraId="569416FB" w14:textId="77777777" w:rsidR="00622353" w:rsidRDefault="00622353" w:rsidP="00C04457">
            <w:pPr>
              <w:pStyle w:val="ListParagraph"/>
              <w:numPr>
                <w:ilvl w:val="0"/>
                <w:numId w:val="34"/>
              </w:numPr>
              <w:ind w:left="340"/>
              <w:rPr>
                <w:rFonts w:eastAsia="SimSun"/>
                <w:lang w:eastAsia="zh-CN"/>
              </w:rPr>
            </w:pPr>
            <w:r w:rsidRPr="00694D0A">
              <w:rPr>
                <w:rFonts w:eastAsia="SimSun"/>
                <w:lang w:eastAsia="zh-CN"/>
              </w:rPr>
              <w:t xml:space="preserve">Remind them to consider both their evidence from the investigation as well as what they learned in the molecular modeling activity to construct their explanations. </w:t>
            </w:r>
          </w:p>
          <w:p w14:paraId="0A427F24" w14:textId="69CC4178" w:rsidR="00622353" w:rsidRPr="00CE2DFA" w:rsidRDefault="00622353" w:rsidP="00C04457">
            <w:pPr>
              <w:pStyle w:val="ListParagraph"/>
              <w:numPr>
                <w:ilvl w:val="0"/>
                <w:numId w:val="34"/>
              </w:numPr>
              <w:ind w:left="340"/>
              <w:rPr>
                <w:rFonts w:eastAsia="SimSun"/>
                <w:lang w:eastAsia="zh-CN"/>
              </w:rPr>
            </w:pPr>
            <w:r w:rsidRPr="00BB48BC">
              <w:rPr>
                <w:rFonts w:eastAsia="SimSun"/>
                <w:lang w:eastAsia="zh-CN"/>
              </w:rPr>
              <w:t xml:space="preserve">Give students about 10 minutes to complete the Explanations </w:t>
            </w:r>
            <w:r w:rsidR="00F42D33">
              <w:rPr>
                <w:rFonts w:eastAsia="SimSun"/>
                <w:lang w:eastAsia="zh-CN"/>
              </w:rPr>
              <w:t>P</w:t>
            </w:r>
            <w:r w:rsidRPr="00BB48BC">
              <w:rPr>
                <w:rFonts w:eastAsia="SimSun"/>
                <w:lang w:eastAsia="zh-CN"/>
              </w:rPr>
              <w:t xml:space="preserve">rocess </w:t>
            </w:r>
            <w:r w:rsidR="00F42D33">
              <w:rPr>
                <w:rFonts w:eastAsia="SimSun"/>
                <w:lang w:eastAsia="zh-CN"/>
              </w:rPr>
              <w:t>T</w:t>
            </w:r>
            <w:r w:rsidRPr="00BB48BC">
              <w:rPr>
                <w:rFonts w:eastAsia="SimSun"/>
                <w:lang w:eastAsia="zh-CN"/>
              </w:rPr>
              <w:t>ool.</w:t>
            </w:r>
          </w:p>
        </w:tc>
      </w:tr>
      <w:tr w:rsidR="00622353" w:rsidRPr="002C1388" w14:paraId="68D3FC14" w14:textId="77777777" w:rsidTr="00ED075E">
        <w:tc>
          <w:tcPr>
            <w:tcW w:w="9468" w:type="dxa"/>
          </w:tcPr>
          <w:p w14:paraId="0903B3D4" w14:textId="77777777" w:rsidR="00622353" w:rsidRPr="00CE6BFA" w:rsidRDefault="00622353" w:rsidP="00B04605">
            <w:pPr>
              <w:pStyle w:val="ListParagraph"/>
              <w:numPr>
                <w:ilvl w:val="3"/>
                <w:numId w:val="42"/>
              </w:numPr>
              <w:rPr>
                <w:b/>
                <w:bCs/>
              </w:rPr>
            </w:pPr>
            <w:r w:rsidRPr="00CE6BFA">
              <w:rPr>
                <w:b/>
                <w:bCs/>
              </w:rPr>
              <w:t>Have students share explanations with each other.</w:t>
            </w:r>
          </w:p>
          <w:p w14:paraId="6E168017" w14:textId="77777777" w:rsidR="00622353" w:rsidRPr="00CE2DFA" w:rsidRDefault="00622353" w:rsidP="00ED075E">
            <w:pPr>
              <w:rPr>
                <w:rFonts w:eastAsia="SimSun"/>
                <w:lang w:eastAsia="zh-CN"/>
              </w:rPr>
            </w:pPr>
            <w:r w:rsidRPr="00CE2DFA">
              <w:rPr>
                <w:rFonts w:eastAsia="SimSun"/>
                <w:bCs/>
                <w:lang w:eastAsia="zh-CN"/>
              </w:rPr>
              <w:t xml:space="preserve">Show slide 6 of the </w:t>
            </w:r>
            <w:r w:rsidRPr="00CE2DFA">
              <w:rPr>
                <w:bCs/>
                <w:color w:val="0000FF"/>
              </w:rPr>
              <w:t>4.4 Explaining How Plants Make Food: Photosynthesis</w:t>
            </w:r>
            <w:r w:rsidRPr="00CE2DFA">
              <w:rPr>
                <w:rFonts w:eastAsia="SimSun"/>
                <w:bCs/>
                <w:color w:val="0000FF"/>
                <w:lang w:eastAsia="zh-CN"/>
              </w:rPr>
              <w:t xml:space="preserve"> PPT</w:t>
            </w:r>
            <w:r w:rsidRPr="00CE2DFA">
              <w:rPr>
                <w:rFonts w:eastAsia="SimSun"/>
                <w:bCs/>
                <w:lang w:eastAsia="zh-CN"/>
              </w:rPr>
              <w:t>. Divide students into pairs and have them compare explanations for the Three Questions and the final explanation on the process tool.</w:t>
            </w:r>
          </w:p>
          <w:p w14:paraId="703CD568" w14:textId="77777777" w:rsidR="00622353" w:rsidRPr="00341368" w:rsidRDefault="00622353" w:rsidP="00C04457">
            <w:pPr>
              <w:pStyle w:val="ListParagraph"/>
              <w:keepNext/>
              <w:keepLines/>
              <w:numPr>
                <w:ilvl w:val="0"/>
                <w:numId w:val="53"/>
              </w:numPr>
              <w:ind w:left="340"/>
              <w:outlineLvl w:val="5"/>
              <w:rPr>
                <w:b/>
                <w:sz w:val="24"/>
                <w:szCs w:val="24"/>
              </w:rPr>
            </w:pPr>
            <w:r w:rsidRPr="00CE2DFA">
              <w:rPr>
                <w:rFonts w:eastAsia="SimSun"/>
                <w:bCs/>
                <w:lang w:eastAsia="zh-CN"/>
              </w:rPr>
              <w:t xml:space="preserve">Have students use the </w:t>
            </w:r>
            <w:r w:rsidRPr="00C04457">
              <w:rPr>
                <w:rFonts w:eastAsia="SimSun"/>
                <w:bCs/>
                <w:color w:val="3BBF6F"/>
                <w:lang w:eastAsia="zh-CN"/>
              </w:rPr>
              <w:t xml:space="preserve">Three Questions 11 x 17 Poster </w:t>
            </w:r>
            <w:r w:rsidRPr="00CE2DFA">
              <w:rPr>
                <w:rFonts w:eastAsia="SimSun"/>
                <w:bCs/>
                <w:lang w:eastAsia="zh-CN"/>
              </w:rPr>
              <w:t xml:space="preserve">(or </w:t>
            </w:r>
            <w:r w:rsidRPr="00C04457">
              <w:rPr>
                <w:rFonts w:eastAsia="SimSun"/>
                <w:bCs/>
                <w:color w:val="3BBF6F"/>
                <w:lang w:eastAsia="zh-CN"/>
              </w:rPr>
              <w:t>Handout</w:t>
            </w:r>
            <w:r w:rsidRPr="00CE2DFA">
              <w:rPr>
                <w:rFonts w:eastAsia="SimSun"/>
                <w:bCs/>
                <w:lang w:eastAsia="zh-CN"/>
              </w:rPr>
              <w:t>) as a reference. Have students check their explanations with the middle and right-hand columns of the poster to make sure they are following the “rules.”</w:t>
            </w:r>
          </w:p>
        </w:tc>
      </w:tr>
      <w:tr w:rsidR="00622353" w:rsidRPr="00CE6BFA" w14:paraId="3C083444" w14:textId="77777777" w:rsidTr="00ED075E">
        <w:tc>
          <w:tcPr>
            <w:tcW w:w="9468" w:type="dxa"/>
          </w:tcPr>
          <w:p w14:paraId="277A6A80" w14:textId="77777777" w:rsidR="00622353" w:rsidRPr="00CE6BFA" w:rsidRDefault="00622353" w:rsidP="00B04605">
            <w:pPr>
              <w:pStyle w:val="ListParagraph"/>
              <w:numPr>
                <w:ilvl w:val="3"/>
                <w:numId w:val="42"/>
              </w:numPr>
              <w:rPr>
                <w:b/>
                <w:bCs/>
              </w:rPr>
            </w:pPr>
            <w:r>
              <w:rPr>
                <w:b/>
                <w:bCs/>
              </w:rPr>
              <w:t>Have students think about ho</w:t>
            </w:r>
            <w:r>
              <w:rPr>
                <w:rFonts w:eastAsia="SimSun" w:hint="eastAsia"/>
                <w:b/>
                <w:bCs/>
                <w:lang w:eastAsia="zh-CN"/>
              </w:rPr>
              <w:t>w p</w:t>
            </w:r>
            <w:r w:rsidRPr="0078288C">
              <w:rPr>
                <w:b/>
                <w:bCs/>
              </w:rPr>
              <w:t>hotosynthesis</w:t>
            </w:r>
            <w:r>
              <w:rPr>
                <w:rFonts w:eastAsia="SimSun" w:hint="eastAsia"/>
                <w:b/>
                <w:bCs/>
                <w:lang w:eastAsia="zh-CN"/>
              </w:rPr>
              <w:t xml:space="preserve"> </w:t>
            </w:r>
            <w:r w:rsidRPr="00CE6BFA">
              <w:rPr>
                <w:b/>
                <w:bCs/>
              </w:rPr>
              <w:t>answers the Matter Movement question.</w:t>
            </w:r>
          </w:p>
          <w:p w14:paraId="1E54852C" w14:textId="77777777" w:rsidR="00622353" w:rsidRPr="00CE2DFA" w:rsidRDefault="00622353" w:rsidP="00ED075E">
            <w:pPr>
              <w:keepNext/>
              <w:keepLines/>
              <w:outlineLvl w:val="5"/>
              <w:rPr>
                <w:rFonts w:eastAsia="SimSun"/>
                <w:lang w:eastAsia="zh-CN"/>
              </w:rPr>
            </w:pPr>
            <w:r>
              <w:rPr>
                <w:bCs/>
              </w:rPr>
              <w:t xml:space="preserve">Use slides </w:t>
            </w:r>
            <w:r>
              <w:rPr>
                <w:rFonts w:eastAsia="SimSun" w:hint="eastAsia"/>
                <w:bCs/>
                <w:lang w:eastAsia="zh-CN"/>
              </w:rPr>
              <w:t>7-13</w:t>
            </w:r>
            <w:r w:rsidRPr="00366FA9">
              <w:rPr>
                <w:bCs/>
              </w:rPr>
              <w:t xml:space="preserve"> in the PPT to have the students discuss what is happening to matter during </w:t>
            </w:r>
            <w:r w:rsidRPr="0078288C">
              <w:rPr>
                <w:bCs/>
              </w:rPr>
              <w:t>photosynthesis</w:t>
            </w:r>
            <w:r w:rsidRPr="00366FA9">
              <w:rPr>
                <w:bCs/>
              </w:rPr>
              <w:t xml:space="preserve"> and to have them check their answers to the Matter Movement Question on their </w:t>
            </w:r>
            <w:r>
              <w:rPr>
                <w:rFonts w:eastAsia="SimSun"/>
                <w:color w:val="0000FF"/>
                <w:lang w:eastAsia="zh-CN"/>
              </w:rPr>
              <w:t>4.</w:t>
            </w:r>
            <w:r>
              <w:rPr>
                <w:rFonts w:eastAsia="SimSun" w:hint="eastAsia"/>
                <w:color w:val="0000FF"/>
                <w:lang w:eastAsia="zh-CN"/>
              </w:rPr>
              <w:t>4</w:t>
            </w:r>
            <w:r w:rsidRPr="00694D0A">
              <w:rPr>
                <w:rFonts w:eastAsia="SimSun"/>
                <w:color w:val="0000FF"/>
                <w:lang w:eastAsia="zh-CN"/>
              </w:rPr>
              <w:t xml:space="preserve"> Explanations Tool for </w:t>
            </w:r>
            <w:r>
              <w:rPr>
                <w:rFonts w:eastAsia="SimSun"/>
                <w:color w:val="0000FF"/>
                <w:lang w:eastAsia="zh-CN"/>
              </w:rPr>
              <w:t>Potato</w:t>
            </w:r>
            <w:r>
              <w:rPr>
                <w:rFonts w:eastAsia="SimSun" w:hint="eastAsia"/>
                <w:color w:val="0000FF"/>
                <w:lang w:eastAsia="zh-CN"/>
              </w:rPr>
              <w:t xml:space="preserve"> </w:t>
            </w:r>
            <w:r w:rsidRPr="00392E4C">
              <w:rPr>
                <w:rFonts w:eastAsia="SimSun"/>
                <w:color w:val="0000FF"/>
                <w:lang w:eastAsia="zh-CN"/>
              </w:rPr>
              <w:t>Photosynthesis</w:t>
            </w:r>
            <w:r>
              <w:rPr>
                <w:bCs/>
                <w:color w:val="0000FF"/>
              </w:rPr>
              <w:t>.</w:t>
            </w:r>
          </w:p>
          <w:p w14:paraId="2B85A634" w14:textId="77777777" w:rsidR="00622353" w:rsidRPr="00CE6BFA" w:rsidRDefault="00622353" w:rsidP="00C04457">
            <w:pPr>
              <w:pStyle w:val="ListParagraph"/>
              <w:numPr>
                <w:ilvl w:val="0"/>
                <w:numId w:val="35"/>
              </w:numPr>
              <w:ind w:left="340"/>
              <w:rPr>
                <w:bCs/>
                <w:color w:val="0000FF"/>
              </w:rPr>
            </w:pPr>
            <w:r>
              <w:rPr>
                <w:bCs/>
              </w:rPr>
              <w:t xml:space="preserve">Show students slides </w:t>
            </w:r>
            <w:r>
              <w:rPr>
                <w:rFonts w:eastAsia="SimSun"/>
                <w:bCs/>
                <w:lang w:eastAsia="zh-CN"/>
              </w:rPr>
              <w:t>7-9</w:t>
            </w:r>
            <w:r>
              <w:rPr>
                <w:rFonts w:eastAsia="SimSun" w:hint="eastAsia"/>
                <w:bCs/>
                <w:lang w:eastAsia="zh-CN"/>
              </w:rPr>
              <w:t xml:space="preserve"> </w:t>
            </w:r>
            <w:r w:rsidRPr="00CE6BFA">
              <w:rPr>
                <w:bCs/>
              </w:rPr>
              <w:t>to have them think about where atoms are moving from and moving to during</w:t>
            </w:r>
            <w:r>
              <w:rPr>
                <w:rFonts w:eastAsia="SimSun" w:hint="eastAsia"/>
                <w:bCs/>
                <w:lang w:eastAsia="zh-CN"/>
              </w:rPr>
              <w:t xml:space="preserve"> photosynthesis</w:t>
            </w:r>
            <w:r w:rsidRPr="00CE6BFA">
              <w:rPr>
                <w:bCs/>
              </w:rPr>
              <w:t xml:space="preserve">. </w:t>
            </w:r>
          </w:p>
          <w:p w14:paraId="4145DBBA" w14:textId="77777777" w:rsidR="00622353" w:rsidRPr="00CE6BFA" w:rsidRDefault="00622353" w:rsidP="00C04457">
            <w:pPr>
              <w:pStyle w:val="ListParagraph"/>
              <w:numPr>
                <w:ilvl w:val="0"/>
                <w:numId w:val="35"/>
              </w:numPr>
              <w:ind w:left="340"/>
              <w:rPr>
                <w:bCs/>
                <w:color w:val="0000FF"/>
              </w:rPr>
            </w:pPr>
            <w:r>
              <w:rPr>
                <w:bCs/>
              </w:rPr>
              <w:t xml:space="preserve">Display slides </w:t>
            </w:r>
            <w:r>
              <w:rPr>
                <w:rFonts w:eastAsia="SimSun"/>
                <w:bCs/>
                <w:lang w:eastAsia="zh-CN"/>
              </w:rPr>
              <w:t>10</w:t>
            </w:r>
            <w:r>
              <w:rPr>
                <w:rFonts w:eastAsia="SimSun" w:hint="eastAsia"/>
                <w:bCs/>
                <w:lang w:eastAsia="zh-CN"/>
              </w:rPr>
              <w:t xml:space="preserve">-13 </w:t>
            </w:r>
            <w:r w:rsidRPr="00CE6BFA">
              <w:rPr>
                <w:bCs/>
              </w:rPr>
              <w:t xml:space="preserve">to have students compare their answers to the Matter Movement Question with the answers on the slide. Students only need to have arrows showing the movement of molecules into and out of the cell. Have students use a different colored writing utensil to make any needed changes to their answers. Allow students to ask questions if they do not understand why their ideas are incorrect. </w:t>
            </w:r>
          </w:p>
          <w:p w14:paraId="300B494F" w14:textId="77777777" w:rsidR="00622353" w:rsidRPr="00CE6BFA" w:rsidRDefault="00622353" w:rsidP="00C04457">
            <w:pPr>
              <w:pStyle w:val="ListParagraph"/>
              <w:numPr>
                <w:ilvl w:val="0"/>
                <w:numId w:val="35"/>
              </w:numPr>
              <w:ind w:left="340"/>
              <w:rPr>
                <w:bCs/>
                <w:color w:val="0000FF"/>
              </w:rPr>
            </w:pPr>
            <w:r w:rsidRPr="00CE6BFA">
              <w:rPr>
                <w:bCs/>
              </w:rPr>
              <w:t>If students have model explanations to share, display student work and discuss. If students have common areas of weakness in their explanations, ask for a volunteer to share, display student work, and discuss ways of strengthening the response.</w:t>
            </w:r>
          </w:p>
        </w:tc>
      </w:tr>
      <w:tr w:rsidR="00622353" w:rsidDel="00653C59" w14:paraId="17486C5B" w14:textId="77777777" w:rsidTr="00ED075E">
        <w:tc>
          <w:tcPr>
            <w:tcW w:w="9468" w:type="dxa"/>
          </w:tcPr>
          <w:p w14:paraId="21C9E301" w14:textId="77777777" w:rsidR="00622353" w:rsidRPr="00CE2DFA" w:rsidRDefault="00622353" w:rsidP="00B04605">
            <w:pPr>
              <w:pStyle w:val="ListParagraph"/>
              <w:numPr>
                <w:ilvl w:val="3"/>
                <w:numId w:val="42"/>
              </w:numPr>
              <w:rPr>
                <w:b/>
              </w:rPr>
            </w:pPr>
            <w:r w:rsidRPr="00CE2DFA">
              <w:rPr>
                <w:b/>
              </w:rPr>
              <w:t xml:space="preserve">Have students think about how </w:t>
            </w:r>
            <w:r w:rsidRPr="00CE2DFA">
              <w:rPr>
                <w:rFonts w:eastAsia="SimSun"/>
                <w:b/>
                <w:bCs/>
                <w:lang w:eastAsia="zh-CN"/>
              </w:rPr>
              <w:t>p</w:t>
            </w:r>
            <w:r w:rsidRPr="00CE2DFA">
              <w:rPr>
                <w:b/>
                <w:bCs/>
              </w:rPr>
              <w:t>hotosynthesis</w:t>
            </w:r>
            <w:r w:rsidRPr="00CE2DFA">
              <w:rPr>
                <w:b/>
              </w:rPr>
              <w:t xml:space="preserve"> also answers the Matter Change Question.</w:t>
            </w:r>
          </w:p>
          <w:p w14:paraId="59167015" w14:textId="77777777" w:rsidR="00622353" w:rsidRPr="00694D0A" w:rsidRDefault="00622353" w:rsidP="00ED075E">
            <w:r>
              <w:t xml:space="preserve">Show slides </w:t>
            </w:r>
            <w:r>
              <w:rPr>
                <w:rFonts w:eastAsia="SimSun"/>
                <w:lang w:eastAsia="zh-CN"/>
              </w:rPr>
              <w:t>14-16</w:t>
            </w:r>
            <w:r>
              <w:rPr>
                <w:rFonts w:eastAsia="SimSun" w:hint="eastAsia"/>
                <w:lang w:eastAsia="zh-CN"/>
              </w:rPr>
              <w:t xml:space="preserve"> </w:t>
            </w:r>
            <w:r w:rsidRPr="00694D0A">
              <w:t xml:space="preserve">to </w:t>
            </w:r>
            <w:r>
              <w:t>have student consider the Matter Change Question.</w:t>
            </w:r>
            <w:r w:rsidRPr="00694D0A">
              <w:t xml:space="preserve"> </w:t>
            </w:r>
          </w:p>
          <w:p w14:paraId="4CD6C3D9" w14:textId="77777777" w:rsidR="00622353" w:rsidRPr="0050227E" w:rsidRDefault="00622353" w:rsidP="00C04457">
            <w:pPr>
              <w:pStyle w:val="ListParagraph"/>
              <w:numPr>
                <w:ilvl w:val="0"/>
                <w:numId w:val="36"/>
              </w:numPr>
              <w:ind w:left="340"/>
            </w:pPr>
            <w:r>
              <w:rPr>
                <w:bCs/>
              </w:rPr>
              <w:t>Display slides 1</w:t>
            </w:r>
            <w:r>
              <w:rPr>
                <w:rFonts w:eastAsia="SimSun"/>
                <w:bCs/>
                <w:lang w:eastAsia="zh-CN"/>
              </w:rPr>
              <w:t>7</w:t>
            </w:r>
            <w:r>
              <w:rPr>
                <w:rFonts w:eastAsia="SimSun" w:hint="eastAsia"/>
                <w:bCs/>
                <w:lang w:eastAsia="zh-CN"/>
              </w:rPr>
              <w:t xml:space="preserve">-18 </w:t>
            </w:r>
            <w:r>
              <w:rPr>
                <w:bCs/>
              </w:rPr>
              <w:t>to</w:t>
            </w:r>
            <w:r w:rsidRPr="0050227E">
              <w:rPr>
                <w:bCs/>
              </w:rPr>
              <w:t xml:space="preserve"> have students compare their answers to the Matter </w:t>
            </w:r>
            <w:r>
              <w:rPr>
                <w:bCs/>
              </w:rPr>
              <w:t>Change</w:t>
            </w:r>
            <w:r w:rsidRPr="0050227E">
              <w:rPr>
                <w:bCs/>
              </w:rPr>
              <w:t xml:space="preserve"> Question </w:t>
            </w:r>
            <w:r>
              <w:rPr>
                <w:bCs/>
              </w:rPr>
              <w:t xml:space="preserve">on the </w:t>
            </w:r>
            <w:r w:rsidRPr="00A30102">
              <w:rPr>
                <w:color w:val="0000FF"/>
              </w:rPr>
              <w:t>4.</w:t>
            </w:r>
            <w:r>
              <w:rPr>
                <w:rFonts w:eastAsia="SimSun" w:hint="eastAsia"/>
                <w:color w:val="0000FF"/>
                <w:lang w:eastAsia="zh-CN"/>
              </w:rPr>
              <w:t>4</w:t>
            </w:r>
            <w:r w:rsidRPr="00A30102">
              <w:rPr>
                <w:color w:val="0000FF"/>
              </w:rPr>
              <w:t xml:space="preserve"> Explanations Tool for </w:t>
            </w:r>
            <w:r>
              <w:rPr>
                <w:color w:val="0000FF"/>
              </w:rPr>
              <w:t xml:space="preserve">Potato </w:t>
            </w:r>
            <w:r>
              <w:rPr>
                <w:rFonts w:eastAsia="SimSun" w:hint="eastAsia"/>
                <w:color w:val="0000FF"/>
                <w:lang w:eastAsia="zh-CN"/>
              </w:rPr>
              <w:t xml:space="preserve">Photosynthesis </w:t>
            </w:r>
            <w:r w:rsidRPr="0050227E">
              <w:rPr>
                <w:bCs/>
              </w:rPr>
              <w:t xml:space="preserve">with the answers on the slide. Have students use a different colored writing utensil to make any needed changes to their answers. Allow students to ask questions if they do not understand why their ideas are incorrect. </w:t>
            </w:r>
          </w:p>
          <w:p w14:paraId="66243D16" w14:textId="77777777" w:rsidR="00622353" w:rsidDel="00653C59" w:rsidRDefault="00622353" w:rsidP="00C04457">
            <w:pPr>
              <w:pStyle w:val="ListParagraph"/>
              <w:numPr>
                <w:ilvl w:val="0"/>
                <w:numId w:val="36"/>
              </w:numPr>
              <w:ind w:left="340"/>
              <w:rPr>
                <w:b/>
                <w:bCs/>
              </w:rPr>
            </w:pPr>
            <w:r w:rsidRPr="0050227E">
              <w:rPr>
                <w:bCs/>
              </w:rPr>
              <w:lastRenderedPageBreak/>
              <w:t>If students have model explanations to share, display student work and discuss. If students have common areas of weakness in their explanations, ask for a volunteer to share, display student work, and discuss ways of strengthening the response.</w:t>
            </w:r>
          </w:p>
        </w:tc>
      </w:tr>
      <w:tr w:rsidR="00622353" w:rsidRPr="00CE6BFA" w:rsidDel="00653C59" w14:paraId="2ABFD4FA" w14:textId="77777777" w:rsidTr="00B60E79">
        <w:trPr>
          <w:trHeight w:val="99"/>
        </w:trPr>
        <w:tc>
          <w:tcPr>
            <w:tcW w:w="9468" w:type="dxa"/>
          </w:tcPr>
          <w:p w14:paraId="5071A018" w14:textId="5BF88949" w:rsidR="00622353" w:rsidRPr="00CE2DFA" w:rsidRDefault="00622353" w:rsidP="00B04605">
            <w:pPr>
              <w:pStyle w:val="ListParagraph"/>
              <w:numPr>
                <w:ilvl w:val="3"/>
                <w:numId w:val="42"/>
              </w:numPr>
              <w:rPr>
                <w:rFonts w:eastAsia="SimSun"/>
                <w:b/>
                <w:bCs/>
                <w:lang w:eastAsia="zh-CN"/>
              </w:rPr>
            </w:pPr>
            <w:r w:rsidRPr="00CE2DFA">
              <w:rPr>
                <w:rFonts w:eastAsia="SimSun"/>
                <w:b/>
                <w:bCs/>
                <w:lang w:eastAsia="zh-CN"/>
              </w:rPr>
              <w:lastRenderedPageBreak/>
              <w:t>Discuss how photosynthesis helps to answer Energy Change question.</w:t>
            </w:r>
          </w:p>
          <w:p w14:paraId="3217AC09" w14:textId="77777777" w:rsidR="00622353" w:rsidRPr="00CE2DFA" w:rsidRDefault="00622353" w:rsidP="00ED075E">
            <w:r w:rsidRPr="00CE2DFA">
              <w:rPr>
                <w:bCs/>
              </w:rPr>
              <w:t>Display slide 1</w:t>
            </w:r>
            <w:r w:rsidRPr="00CE2DFA">
              <w:rPr>
                <w:rFonts w:eastAsia="SimSun"/>
                <w:bCs/>
                <w:lang w:eastAsia="zh-CN"/>
              </w:rPr>
              <w:t xml:space="preserve">9 </w:t>
            </w:r>
            <w:r w:rsidRPr="00CE2DFA">
              <w:rPr>
                <w:bCs/>
              </w:rPr>
              <w:t xml:space="preserve">to have students compare their answers to the Energy Change Question on the </w:t>
            </w:r>
            <w:r w:rsidRPr="00CE2DFA">
              <w:rPr>
                <w:color w:val="0000FF"/>
              </w:rPr>
              <w:t>4.</w:t>
            </w:r>
            <w:r w:rsidRPr="00CE2DFA">
              <w:rPr>
                <w:rFonts w:eastAsia="SimSun"/>
                <w:color w:val="0000FF"/>
                <w:lang w:eastAsia="zh-CN"/>
              </w:rPr>
              <w:t>4</w:t>
            </w:r>
            <w:r w:rsidRPr="00CE2DFA">
              <w:rPr>
                <w:color w:val="0000FF"/>
              </w:rPr>
              <w:t xml:space="preserve"> Explanations Tool for Potato </w:t>
            </w:r>
            <w:r w:rsidRPr="00CE2DFA">
              <w:rPr>
                <w:rFonts w:eastAsia="SimSun"/>
                <w:color w:val="0000FF"/>
                <w:lang w:eastAsia="zh-CN"/>
              </w:rPr>
              <w:t xml:space="preserve">Photosynthesis </w:t>
            </w:r>
            <w:r w:rsidRPr="00CE2DFA">
              <w:rPr>
                <w:bCs/>
              </w:rPr>
              <w:t xml:space="preserve">with the answers on the slide. Have students use a different colored writing utensil to make any needed changes to their answers. Allow students to ask questions if they do not understand why their ideas are incorrect. </w:t>
            </w:r>
          </w:p>
          <w:p w14:paraId="512F9DA6" w14:textId="77777777" w:rsidR="00622353" w:rsidRPr="00CE2DFA" w:rsidDel="00653C59" w:rsidRDefault="00622353" w:rsidP="00C04457">
            <w:pPr>
              <w:pStyle w:val="ListParagraph"/>
              <w:numPr>
                <w:ilvl w:val="0"/>
                <w:numId w:val="37"/>
              </w:numPr>
              <w:ind w:left="340"/>
              <w:rPr>
                <w:rFonts w:eastAsia="SimSun"/>
                <w:lang w:eastAsia="zh-CN"/>
              </w:rPr>
            </w:pPr>
            <w:r w:rsidRPr="00694D0A">
              <w:rPr>
                <w:bCs/>
              </w:rPr>
              <w:t>If students have model explanations to share, display student work and discuss. If students have common areas of weakness in their explanations, ask for a volunteer to share, display student work, and discuss ways of strengthening the response.</w:t>
            </w:r>
          </w:p>
        </w:tc>
      </w:tr>
      <w:tr w:rsidR="00622353" w:rsidRPr="00CE6BFA" w:rsidDel="00653C59" w14:paraId="20D28395" w14:textId="77777777" w:rsidTr="00ED075E">
        <w:trPr>
          <w:trHeight w:val="54"/>
        </w:trPr>
        <w:tc>
          <w:tcPr>
            <w:tcW w:w="9468" w:type="dxa"/>
          </w:tcPr>
          <w:p w14:paraId="1C5A5556" w14:textId="77777777" w:rsidR="00622353" w:rsidRPr="00CE2DFA" w:rsidRDefault="00622353" w:rsidP="00B04605">
            <w:pPr>
              <w:pStyle w:val="ListParagraph"/>
              <w:numPr>
                <w:ilvl w:val="3"/>
                <w:numId w:val="42"/>
              </w:numPr>
              <w:rPr>
                <w:rFonts w:eastAsia="SimSun"/>
                <w:b/>
                <w:bCs/>
                <w:lang w:eastAsia="zh-CN"/>
              </w:rPr>
            </w:pPr>
            <w:r w:rsidRPr="00CE2DFA">
              <w:rPr>
                <w:rFonts w:eastAsia="SimSun"/>
                <w:b/>
                <w:bCs/>
                <w:lang w:eastAsia="zh-CN"/>
              </w:rPr>
              <w:t>Have students think about how photosynthesis answers the Matter Movement question following the chemical change.</w:t>
            </w:r>
          </w:p>
          <w:p w14:paraId="508887E7" w14:textId="77777777" w:rsidR="00622353" w:rsidRPr="00CE2DFA" w:rsidRDefault="00622353" w:rsidP="00ED075E">
            <w:pPr>
              <w:rPr>
                <w:rFonts w:eastAsia="SimSun"/>
                <w:lang w:eastAsia="zh-CN"/>
              </w:rPr>
            </w:pPr>
            <w:r w:rsidRPr="00CE2DFA">
              <w:rPr>
                <w:rFonts w:eastAsia="SimSun"/>
                <w:lang w:eastAsia="zh-CN"/>
              </w:rPr>
              <w:t>Display slide 20 to have students think about w</w:t>
            </w:r>
            <w:r w:rsidRPr="00CE2DFA">
              <w:rPr>
                <w:rFonts w:eastAsiaTheme="minorEastAsia"/>
              </w:rPr>
              <w:t>hat happens to glucose made by photosynthesis</w:t>
            </w:r>
            <w:r w:rsidRPr="00CE2DFA">
              <w:rPr>
                <w:rFonts w:eastAsia="SimSun"/>
                <w:lang w:eastAsia="zh-CN"/>
              </w:rPr>
              <w:t>.</w:t>
            </w:r>
          </w:p>
        </w:tc>
      </w:tr>
      <w:tr w:rsidR="00842B0B" w:rsidRPr="00CE6BFA" w:rsidDel="00653C59" w14:paraId="5DD3A986" w14:textId="77777777" w:rsidTr="00ED075E">
        <w:trPr>
          <w:trHeight w:val="54"/>
        </w:trPr>
        <w:tc>
          <w:tcPr>
            <w:tcW w:w="9468" w:type="dxa"/>
          </w:tcPr>
          <w:p w14:paraId="6FD9ADCE" w14:textId="33D5EEBB" w:rsidR="00842B0B" w:rsidRPr="00C04457" w:rsidRDefault="00842B0B" w:rsidP="00B04605">
            <w:pPr>
              <w:pStyle w:val="ListParagraph"/>
              <w:numPr>
                <w:ilvl w:val="3"/>
                <w:numId w:val="42"/>
              </w:numPr>
              <w:rPr>
                <w:b/>
              </w:rPr>
            </w:pPr>
            <w:r w:rsidRPr="00C04457">
              <w:rPr>
                <w:b/>
              </w:rPr>
              <w:t xml:space="preserve">Using the Plants Matter Tracing Tool, have students answer the question: How does </w:t>
            </w:r>
            <w:r>
              <w:rPr>
                <w:b/>
              </w:rPr>
              <w:t>photosynthesis</w:t>
            </w:r>
            <w:r w:rsidRPr="00C04457">
              <w:rPr>
                <w:b/>
              </w:rPr>
              <w:t xml:space="preserve"> fit into the story of how plants grow and function</w:t>
            </w:r>
            <w:r>
              <w:rPr>
                <w:b/>
              </w:rPr>
              <w:t>?</w:t>
            </w:r>
          </w:p>
          <w:p w14:paraId="39D13FD6" w14:textId="7F7E2F10" w:rsidR="00842B0B" w:rsidRDefault="00842B0B" w:rsidP="00C04457">
            <w:pPr>
              <w:rPr>
                <w:lang w:eastAsia="zh-CN"/>
              </w:rPr>
            </w:pPr>
            <w:r>
              <w:t>Show slide 21</w:t>
            </w:r>
            <w:r>
              <w:rPr>
                <w:lang w:eastAsia="zh-CN"/>
              </w:rPr>
              <w:t xml:space="preserve"> and have students pull out their </w:t>
            </w:r>
            <w:r w:rsidRPr="00C04457">
              <w:rPr>
                <w:color w:val="0432FF"/>
                <w:lang w:eastAsia="zh-CN"/>
              </w:rPr>
              <w:t>Plants Matter Tracing Tool</w:t>
            </w:r>
            <w:r>
              <w:rPr>
                <w:lang w:eastAsia="zh-CN"/>
              </w:rPr>
              <w:t>. Allow students to complete their tools, keeping in mind the discussion that just took place.</w:t>
            </w:r>
          </w:p>
          <w:p w14:paraId="4ED1B32D" w14:textId="6CCF345F" w:rsidR="00842B0B" w:rsidRPr="00C04457" w:rsidRDefault="00842B0B" w:rsidP="00C04457">
            <w:pPr>
              <w:pStyle w:val="ListParagraph"/>
              <w:numPr>
                <w:ilvl w:val="0"/>
                <w:numId w:val="37"/>
              </w:numPr>
              <w:ind w:left="340"/>
              <w:rPr>
                <w:lang w:eastAsia="zh-CN"/>
              </w:rPr>
            </w:pPr>
            <w:r>
              <w:t xml:space="preserve">Display slide 22 to have students check their arrows on the </w:t>
            </w:r>
            <w:r w:rsidRPr="00C04457">
              <w:rPr>
                <w:color w:val="0432FF"/>
              </w:rPr>
              <w:t>Plants Matter Tracing Tool</w:t>
            </w:r>
            <w:r w:rsidRPr="00842B0B">
              <w:rPr>
                <w:color w:val="0000FF"/>
              </w:rPr>
              <w:t xml:space="preserve">. </w:t>
            </w:r>
            <w:r w:rsidRPr="00842B0B">
              <w:rPr>
                <w:color w:val="000000" w:themeColor="text1"/>
              </w:rPr>
              <w:t>Allow for corrections if necessary.</w:t>
            </w:r>
          </w:p>
        </w:tc>
      </w:tr>
      <w:tr w:rsidR="00B60E79" w:rsidRPr="00CE6BFA" w:rsidDel="00653C59" w14:paraId="7FBEA374" w14:textId="77777777" w:rsidTr="00C04457">
        <w:trPr>
          <w:trHeight w:val="65"/>
        </w:trPr>
        <w:tc>
          <w:tcPr>
            <w:tcW w:w="9468" w:type="dxa"/>
          </w:tcPr>
          <w:p w14:paraId="26E23830" w14:textId="72720B3A" w:rsidR="00B60E79" w:rsidRPr="00752189" w:rsidRDefault="00B60E79" w:rsidP="00B04605">
            <w:pPr>
              <w:pStyle w:val="ListParagraph"/>
              <w:keepNext/>
              <w:keepLines/>
              <w:numPr>
                <w:ilvl w:val="3"/>
                <w:numId w:val="42"/>
              </w:numPr>
              <w:outlineLvl w:val="5"/>
              <w:rPr>
                <w:b/>
                <w:bCs/>
              </w:rPr>
            </w:pPr>
            <w:r w:rsidRPr="00752189">
              <w:rPr>
                <w:b/>
                <w:bCs/>
              </w:rPr>
              <w:lastRenderedPageBreak/>
              <w:t>(Optional) Have students critique example explanations</w:t>
            </w:r>
            <w:r w:rsidR="00D347F9">
              <w:rPr>
                <w:b/>
                <w:bCs/>
              </w:rPr>
              <w:t>.</w:t>
            </w:r>
          </w:p>
          <w:p w14:paraId="4F925F61" w14:textId="2ED6BD9D" w:rsidR="00B60E79" w:rsidRDefault="00B60E79" w:rsidP="00B60E79">
            <w:pPr>
              <w:keepNext/>
              <w:keepLines/>
              <w:outlineLvl w:val="5"/>
              <w:rPr>
                <w:bCs/>
              </w:rPr>
            </w:pPr>
            <w:r>
              <w:rPr>
                <w:bCs/>
              </w:rPr>
              <w:t>Have students look at two handouts: (a) t</w:t>
            </w:r>
            <w:r w:rsidRPr="00A52FCF">
              <w:t xml:space="preserve">he </w:t>
            </w:r>
            <w:r w:rsidRPr="00C04457">
              <w:rPr>
                <w:color w:val="3BBF6F"/>
              </w:rPr>
              <w:t>Three Questions Handout</w:t>
            </w:r>
            <w:r>
              <w:rPr>
                <w:bCs/>
              </w:rPr>
              <w:t xml:space="preserve">, and (b) the </w:t>
            </w:r>
            <w:r w:rsidRPr="00752189">
              <w:rPr>
                <w:color w:val="0000FF"/>
              </w:rPr>
              <w:t>Plants Example Explanations Handout</w:t>
            </w:r>
            <w:r>
              <w:rPr>
                <w:bCs/>
              </w:rPr>
              <w:t>.</w:t>
            </w:r>
          </w:p>
          <w:p w14:paraId="557DA309" w14:textId="77777777" w:rsidR="00B60E79" w:rsidRDefault="00B60E79" w:rsidP="00917547">
            <w:pPr>
              <w:pStyle w:val="ListParagraph"/>
              <w:keepNext/>
              <w:keepLines/>
              <w:numPr>
                <w:ilvl w:val="0"/>
                <w:numId w:val="38"/>
              </w:numPr>
              <w:outlineLvl w:val="5"/>
              <w:rPr>
                <w:bCs/>
              </w:rPr>
            </w:pPr>
            <w:r>
              <w:rPr>
                <w:bCs/>
              </w:rPr>
              <w:t xml:space="preserve">Ask students to evaluate the two example explanations of photosynthesis on the </w:t>
            </w:r>
            <w:r w:rsidRPr="00752189">
              <w:rPr>
                <w:color w:val="0000FF"/>
              </w:rPr>
              <w:t>Plants Example Explanations Handout</w:t>
            </w:r>
            <w:r>
              <w:rPr>
                <w:bCs/>
              </w:rPr>
              <w:t>: Which explanation is better? Why?</w:t>
            </w:r>
          </w:p>
          <w:p w14:paraId="27E10D0E" w14:textId="006C4AC9" w:rsidR="00B60E79" w:rsidRPr="00B60E79" w:rsidRDefault="00B60E79" w:rsidP="00917547">
            <w:pPr>
              <w:pStyle w:val="ListParagraph"/>
              <w:keepNext/>
              <w:keepLines/>
              <w:numPr>
                <w:ilvl w:val="0"/>
                <w:numId w:val="38"/>
              </w:numPr>
              <w:outlineLvl w:val="5"/>
              <w:rPr>
                <w:bCs/>
              </w:rPr>
            </w:pPr>
            <w:r w:rsidRPr="00B60E79">
              <w:rPr>
                <w:bCs/>
              </w:rPr>
              <w:t xml:space="preserve">Have students use the </w:t>
            </w:r>
            <w:r w:rsidRPr="00C04457">
              <w:rPr>
                <w:color w:val="3BBF6F"/>
              </w:rPr>
              <w:t xml:space="preserve">Three Questions Explanation Checklist </w:t>
            </w:r>
            <w:r w:rsidRPr="00B60E79">
              <w:rPr>
                <w:bCs/>
              </w:rPr>
              <w:t xml:space="preserve">on the back of the </w:t>
            </w:r>
            <w:r w:rsidRPr="00C04457">
              <w:rPr>
                <w:color w:val="3BBF6F"/>
              </w:rPr>
              <w:t>Three Questions Handout</w:t>
            </w:r>
            <w:r w:rsidRPr="00B60E79">
              <w:rPr>
                <w:bCs/>
              </w:rPr>
              <w:t xml:space="preserve"> to justify their critiques of the explanations.</w:t>
            </w:r>
          </w:p>
        </w:tc>
      </w:tr>
      <w:tr w:rsidR="00756895" w:rsidRPr="00CE6BFA" w:rsidDel="00653C59" w14:paraId="365AA0C0" w14:textId="77777777" w:rsidTr="00D41D1F">
        <w:trPr>
          <w:trHeight w:val="65"/>
        </w:trPr>
        <w:tc>
          <w:tcPr>
            <w:tcW w:w="9468" w:type="dxa"/>
          </w:tcPr>
          <w:p w14:paraId="4DD5B64C" w14:textId="77777777" w:rsidR="00756895" w:rsidRPr="00622353" w:rsidRDefault="00756895" w:rsidP="00B04605">
            <w:pPr>
              <w:pStyle w:val="ListParagraph"/>
              <w:keepNext/>
              <w:keepLines/>
              <w:numPr>
                <w:ilvl w:val="3"/>
                <w:numId w:val="42"/>
              </w:numPr>
              <w:outlineLvl w:val="5"/>
              <w:rPr>
                <w:b/>
                <w:bCs/>
              </w:rPr>
            </w:pPr>
            <w:r w:rsidRPr="00622353">
              <w:rPr>
                <w:b/>
                <w:bCs/>
              </w:rPr>
              <w:t>Have students read about photosynthesis.</w:t>
            </w:r>
          </w:p>
          <w:p w14:paraId="63F41802" w14:textId="2EC4A558" w:rsidR="00756895" w:rsidRDefault="00756895" w:rsidP="00756895">
            <w:pPr>
              <w:keepNext/>
              <w:keepLines/>
              <w:outlineLvl w:val="5"/>
              <w:rPr>
                <w:color w:val="000000" w:themeColor="text1"/>
              </w:rPr>
            </w:pPr>
            <w:r w:rsidRPr="00C54FCE">
              <w:rPr>
                <w:bCs/>
              </w:rPr>
              <w:t xml:space="preserve">Pass out </w:t>
            </w:r>
            <w:r>
              <w:rPr>
                <w:color w:val="0432FF"/>
              </w:rPr>
              <w:t>4.4</w:t>
            </w:r>
            <w:r w:rsidRPr="00C54FCE">
              <w:rPr>
                <w:color w:val="0432FF"/>
              </w:rPr>
              <w:t xml:space="preserve"> </w:t>
            </w:r>
            <w:r>
              <w:rPr>
                <w:color w:val="0432FF"/>
              </w:rPr>
              <w:t>How do Plants Produce Food</w:t>
            </w:r>
            <w:r w:rsidRPr="00C54FCE">
              <w:rPr>
                <w:color w:val="0432FF"/>
              </w:rPr>
              <w:t>? Reading</w:t>
            </w:r>
            <w:r w:rsidRPr="00C54FCE">
              <w:rPr>
                <w:color w:val="000000" w:themeColor="text1"/>
              </w:rPr>
              <w:t xml:space="preserve">. The reading provides a summary explanation of </w:t>
            </w:r>
            <w:r>
              <w:rPr>
                <w:color w:val="000000" w:themeColor="text1"/>
              </w:rPr>
              <w:t>photosynthesis</w:t>
            </w:r>
            <w:r w:rsidRPr="00C54FCE">
              <w:rPr>
                <w:color w:val="000000" w:themeColor="text1"/>
              </w:rPr>
              <w:t xml:space="preserve"> and additional information about </w:t>
            </w:r>
            <w:r>
              <w:rPr>
                <w:color w:val="000000" w:themeColor="text1"/>
              </w:rPr>
              <w:t>how plants use and store carbon dioxide</w:t>
            </w:r>
            <w:r w:rsidRPr="00C54FCE">
              <w:rPr>
                <w:color w:val="000000" w:themeColor="text1"/>
              </w:rPr>
              <w:t xml:space="preserve">. Students can complete the reading </w:t>
            </w:r>
            <w:r w:rsidRPr="00646AD3">
              <w:rPr>
                <w:color w:val="000000" w:themeColor="text1"/>
              </w:rPr>
              <w:t xml:space="preserve">using the </w:t>
            </w:r>
            <w:r w:rsidRPr="00353572">
              <w:rPr>
                <w:color w:val="3BBF6F"/>
              </w:rPr>
              <w:t>Questions, Connections, Questions Student Reading Strategy</w:t>
            </w:r>
            <w:r w:rsidRPr="00646AD3">
              <w:rPr>
                <w:color w:val="0000FF"/>
              </w:rPr>
              <w:t xml:space="preserve">. </w:t>
            </w:r>
            <w:r w:rsidRPr="00646AD3">
              <w:rPr>
                <w:color w:val="000000" w:themeColor="text1"/>
              </w:rPr>
              <w:t xml:space="preserve">See the </w:t>
            </w:r>
            <w:r w:rsidR="00F26584" w:rsidRPr="00040F68">
              <w:rPr>
                <w:color w:val="00B050"/>
              </w:rPr>
              <w:t>Question</w:t>
            </w:r>
            <w:r w:rsidR="00F26584">
              <w:rPr>
                <w:color w:val="00B050"/>
              </w:rPr>
              <w:t>s</w:t>
            </w:r>
            <w:r w:rsidR="00F26584" w:rsidRPr="00040F68">
              <w:rPr>
                <w:color w:val="00B050"/>
              </w:rPr>
              <w:t>, Connections, Questions Reading Strategy Educator Resource</w:t>
            </w:r>
            <w:r w:rsidR="00F26584" w:rsidRPr="00646AD3">
              <w:rPr>
                <w:color w:val="000000" w:themeColor="text1"/>
              </w:rPr>
              <w:t xml:space="preserve"> </w:t>
            </w:r>
            <w:r w:rsidRPr="00646AD3">
              <w:rPr>
                <w:color w:val="000000" w:themeColor="text1"/>
              </w:rPr>
              <w:t>document for information about how to engage students with this strategy.</w:t>
            </w:r>
          </w:p>
          <w:p w14:paraId="7150730D" w14:textId="46847E75" w:rsidR="00756895" w:rsidRPr="00C04457" w:rsidRDefault="00756895" w:rsidP="00C04457">
            <w:pPr>
              <w:pStyle w:val="ListParagraph"/>
              <w:keepNext/>
              <w:keepLines/>
              <w:numPr>
                <w:ilvl w:val="0"/>
                <w:numId w:val="68"/>
              </w:numPr>
              <w:ind w:left="340"/>
              <w:outlineLvl w:val="5"/>
              <w:rPr>
                <w:color w:val="000000" w:themeColor="text1"/>
              </w:rPr>
            </w:pPr>
            <w:r w:rsidRPr="00C5332F">
              <w:t>After pairs are finished reading, have students share with the class what they found interesting and any questions they have.</w:t>
            </w:r>
          </w:p>
        </w:tc>
      </w:tr>
      <w:tr w:rsidR="00B60E79" w:rsidRPr="00CE6BFA" w:rsidDel="00653C59" w14:paraId="2135C563" w14:textId="77777777" w:rsidTr="00C04457">
        <w:trPr>
          <w:trHeight w:val="65"/>
        </w:trPr>
        <w:tc>
          <w:tcPr>
            <w:tcW w:w="9468" w:type="dxa"/>
          </w:tcPr>
          <w:p w14:paraId="1B4F52F5" w14:textId="77777777" w:rsidR="00B60E79" w:rsidRPr="00752189" w:rsidRDefault="00B60E79" w:rsidP="00B04605">
            <w:pPr>
              <w:pStyle w:val="ListParagraph"/>
              <w:keepNext/>
              <w:keepLines/>
              <w:numPr>
                <w:ilvl w:val="3"/>
                <w:numId w:val="42"/>
              </w:numPr>
              <w:outlineLvl w:val="5"/>
              <w:rPr>
                <w:b/>
                <w:bCs/>
              </w:rPr>
            </w:pPr>
            <w:r w:rsidRPr="00752189">
              <w:rPr>
                <w:b/>
                <w:bCs/>
              </w:rPr>
              <w:t xml:space="preserve">Have </w:t>
            </w:r>
            <w:proofErr w:type="gramStart"/>
            <w:r w:rsidRPr="00752189">
              <w:rPr>
                <w:b/>
                <w:bCs/>
              </w:rPr>
              <w:t>students</w:t>
            </w:r>
            <w:proofErr w:type="gramEnd"/>
            <w:r w:rsidRPr="00752189">
              <w:rPr>
                <w:b/>
                <w:bCs/>
              </w:rPr>
              <w:t xml:space="preserve"> critique and improve their full explanations.</w:t>
            </w:r>
          </w:p>
          <w:p w14:paraId="4D2E5440" w14:textId="7F34FBDC" w:rsidR="00B60E79" w:rsidRDefault="00B60E79" w:rsidP="00B60E79">
            <w:pPr>
              <w:rPr>
                <w:bCs/>
              </w:rPr>
            </w:pPr>
            <w:r w:rsidRPr="0050227E">
              <w:rPr>
                <w:bCs/>
              </w:rPr>
              <w:t>Di</w:t>
            </w:r>
            <w:r>
              <w:rPr>
                <w:bCs/>
              </w:rPr>
              <w:t xml:space="preserve">splay slide </w:t>
            </w:r>
            <w:r w:rsidR="00842B0B">
              <w:rPr>
                <w:bCs/>
              </w:rPr>
              <w:t>23</w:t>
            </w:r>
            <w:r w:rsidRPr="0050227E">
              <w:rPr>
                <w:bCs/>
              </w:rPr>
              <w:t xml:space="preserve"> of the PPT for the </w:t>
            </w:r>
            <w:r>
              <w:rPr>
                <w:bCs/>
              </w:rPr>
              <w:t>full</w:t>
            </w:r>
            <w:r w:rsidRPr="0050227E">
              <w:rPr>
                <w:bCs/>
              </w:rPr>
              <w:t xml:space="preserve"> explanation. Have students</w:t>
            </w:r>
            <w:r>
              <w:rPr>
                <w:bCs/>
              </w:rPr>
              <w:t xml:space="preserve"> use the </w:t>
            </w:r>
            <w:r w:rsidRPr="00C04457">
              <w:rPr>
                <w:color w:val="3BBF6F"/>
              </w:rPr>
              <w:t>Three Questions Explanation Checklist</w:t>
            </w:r>
            <w:r w:rsidRPr="00634A86">
              <w:t xml:space="preserve"> </w:t>
            </w:r>
            <w:r>
              <w:rPr>
                <w:bCs/>
              </w:rPr>
              <w:t xml:space="preserve">on the back of the </w:t>
            </w:r>
            <w:r w:rsidRPr="00C04457">
              <w:rPr>
                <w:color w:val="3BBF6F"/>
              </w:rPr>
              <w:t>Three Questions Handout</w:t>
            </w:r>
            <w:r w:rsidRPr="00C04457">
              <w:rPr>
                <w:bCs/>
                <w:color w:val="3BBF6F"/>
              </w:rPr>
              <w:t xml:space="preserve"> </w:t>
            </w:r>
            <w:r>
              <w:rPr>
                <w:bCs/>
              </w:rPr>
              <w:t>to</w:t>
            </w:r>
            <w:r w:rsidRPr="0050227E">
              <w:rPr>
                <w:bCs/>
              </w:rPr>
              <w:t xml:space="preserve"> check that their story includes each of the parts (matter movement, matter change, energy change, and matter </w:t>
            </w:r>
            <w:r w:rsidRPr="00BA1EB5">
              <w:rPr>
                <w:bCs/>
              </w:rPr>
              <w:t>movement) and answers the prompt in a cohesive way</w:t>
            </w:r>
            <w:r w:rsidRPr="0050227E">
              <w:rPr>
                <w:bCs/>
              </w:rPr>
              <w:t xml:space="preserve">. </w:t>
            </w:r>
          </w:p>
          <w:p w14:paraId="546E9949" w14:textId="2EAF203B" w:rsidR="00F42D33" w:rsidRPr="009D5B4A" w:rsidRDefault="00B60E79" w:rsidP="00917547">
            <w:pPr>
              <w:pStyle w:val="ListParagraph"/>
              <w:numPr>
                <w:ilvl w:val="0"/>
                <w:numId w:val="39"/>
              </w:numPr>
              <w:ind w:left="360"/>
              <w:rPr>
                <w:rFonts w:eastAsia="SimSun"/>
                <w:b/>
                <w:lang w:eastAsia="zh-CN"/>
              </w:rPr>
            </w:pPr>
            <w:r w:rsidRPr="00694D0A">
              <w:rPr>
                <w:bCs/>
              </w:rPr>
              <w:t>If students don’t have all four parts in their explanation, instruct them to add to their explanation using a different colored writing utensil.</w:t>
            </w:r>
          </w:p>
          <w:p w14:paraId="4F91A362" w14:textId="3F3EF217" w:rsidR="00B60E79" w:rsidRPr="001D6147" w:rsidRDefault="00B60E79" w:rsidP="00C04457">
            <w:pPr>
              <w:pStyle w:val="ListParagraph"/>
              <w:numPr>
                <w:ilvl w:val="0"/>
                <w:numId w:val="39"/>
              </w:numPr>
              <w:ind w:left="360"/>
              <w:rPr>
                <w:rFonts w:eastAsia="SimSun"/>
                <w:b/>
                <w:bCs/>
                <w:lang w:eastAsia="zh-CN"/>
              </w:rPr>
            </w:pPr>
            <w:r w:rsidRPr="0072321E">
              <w:rPr>
                <w:bCs/>
              </w:rPr>
              <w:t>If students have model explanations to share, display student work and discuss. If students have common areas of weakness in their explanations, ask for a volunteer to share, display student</w:t>
            </w:r>
            <w:r w:rsidRPr="001D6147">
              <w:rPr>
                <w:bCs/>
              </w:rPr>
              <w:t xml:space="preserve"> work, and discuss ways of strengthening the response.</w:t>
            </w:r>
          </w:p>
        </w:tc>
      </w:tr>
      <w:tr w:rsidR="00622353" w:rsidRPr="00CE6BFA" w:rsidDel="00653C59" w14:paraId="28E29D27" w14:textId="77777777" w:rsidTr="00C04457">
        <w:tc>
          <w:tcPr>
            <w:tcW w:w="9468" w:type="dxa"/>
          </w:tcPr>
          <w:p w14:paraId="2B04FD2C" w14:textId="77777777" w:rsidR="00622353" w:rsidRDefault="00622353" w:rsidP="00B04605">
            <w:pPr>
              <w:pStyle w:val="ListParagraph"/>
              <w:keepNext/>
              <w:keepLines/>
              <w:numPr>
                <w:ilvl w:val="3"/>
                <w:numId w:val="42"/>
              </w:numPr>
              <w:outlineLvl w:val="5"/>
              <w:rPr>
                <w:b/>
                <w:bCs/>
              </w:rPr>
            </w:pPr>
            <w:r>
              <w:rPr>
                <w:b/>
                <w:bCs/>
              </w:rPr>
              <w:t>Have students consider how their ideas have changed.</w:t>
            </w:r>
          </w:p>
          <w:p w14:paraId="79713E92" w14:textId="0F745446" w:rsidR="00622353" w:rsidRPr="00752189" w:rsidRDefault="00622353" w:rsidP="00622353">
            <w:pPr>
              <w:rPr>
                <w:rFonts w:eastAsia="SimSun"/>
                <w:lang w:eastAsia="zh-CN"/>
              </w:rPr>
            </w:pPr>
            <w:r w:rsidRPr="00752189">
              <w:rPr>
                <w:rFonts w:eastAsia="SimSun"/>
                <w:lang w:eastAsia="zh-CN"/>
              </w:rPr>
              <w:t>Show slide 2</w:t>
            </w:r>
            <w:r w:rsidR="00FF7850">
              <w:rPr>
                <w:rFonts w:eastAsia="SimSun"/>
                <w:lang w:eastAsia="zh-CN"/>
              </w:rPr>
              <w:t>4</w:t>
            </w:r>
            <w:r w:rsidRPr="00752189">
              <w:rPr>
                <w:rFonts w:eastAsia="SimSun"/>
                <w:lang w:eastAsia="zh-CN"/>
              </w:rPr>
              <w:t xml:space="preserve"> of the </w:t>
            </w:r>
            <w:r w:rsidRPr="00752189">
              <w:rPr>
                <w:bCs/>
                <w:color w:val="0000FF"/>
              </w:rPr>
              <w:t>4.4 Explaining How Plants Make Food: Photosynthesis</w:t>
            </w:r>
            <w:r w:rsidRPr="00752189">
              <w:rPr>
                <w:rFonts w:eastAsia="SimSun"/>
                <w:bCs/>
                <w:color w:val="0000FF"/>
                <w:lang w:eastAsia="zh-CN"/>
              </w:rPr>
              <w:t xml:space="preserve"> PPT</w:t>
            </w:r>
            <w:r w:rsidRPr="00752189">
              <w:rPr>
                <w:rFonts w:eastAsia="SimSun"/>
                <w:bCs/>
                <w:lang w:eastAsia="zh-CN"/>
              </w:rPr>
              <w:t xml:space="preserve">. </w:t>
            </w:r>
            <w:r w:rsidRPr="00752189">
              <w:rPr>
                <w:rFonts w:eastAsia="SimSun"/>
                <w:lang w:eastAsia="zh-CN"/>
              </w:rPr>
              <w:t xml:space="preserve">Have students look back over their process tools for this unit. </w:t>
            </w:r>
          </w:p>
          <w:p w14:paraId="4FA6035E" w14:textId="77777777" w:rsidR="00B60E79" w:rsidRPr="00B60E79" w:rsidRDefault="00622353" w:rsidP="00917547">
            <w:pPr>
              <w:pStyle w:val="ListParagraph"/>
              <w:numPr>
                <w:ilvl w:val="0"/>
                <w:numId w:val="37"/>
              </w:numPr>
              <w:ind w:left="360"/>
              <w:rPr>
                <w:rFonts w:eastAsia="SimSun"/>
                <w:b/>
                <w:lang w:eastAsia="zh-CN"/>
              </w:rPr>
            </w:pPr>
            <w:r w:rsidRPr="00694D0A">
              <w:rPr>
                <w:rFonts w:eastAsia="SimSun"/>
                <w:lang w:eastAsia="zh-CN"/>
              </w:rPr>
              <w:t xml:space="preserve">Have students consider how their ideas changed with regard to scale, movement, and carbon. </w:t>
            </w:r>
          </w:p>
          <w:p w14:paraId="5C9DB2D6" w14:textId="283D384F" w:rsidR="00622353" w:rsidRPr="00B60E79" w:rsidRDefault="00622353" w:rsidP="00917547">
            <w:pPr>
              <w:pStyle w:val="ListParagraph"/>
              <w:numPr>
                <w:ilvl w:val="0"/>
                <w:numId w:val="37"/>
              </w:numPr>
              <w:ind w:left="360"/>
              <w:rPr>
                <w:rFonts w:eastAsia="SimSun"/>
                <w:b/>
                <w:lang w:eastAsia="zh-CN"/>
              </w:rPr>
            </w:pPr>
            <w:r w:rsidRPr="00B60E79">
              <w:rPr>
                <w:rFonts w:eastAsia="SimSun"/>
                <w:lang w:eastAsia="zh-CN"/>
              </w:rPr>
              <w:t xml:space="preserve">What do they know now about how plants </w:t>
            </w:r>
            <w:r w:rsidRPr="00B60E79">
              <w:rPr>
                <w:rFonts w:eastAsia="SimSun" w:hint="eastAsia"/>
                <w:lang w:eastAsia="zh-CN"/>
              </w:rPr>
              <w:t xml:space="preserve">make food </w:t>
            </w:r>
            <w:r w:rsidRPr="00B60E79">
              <w:rPr>
                <w:rFonts w:eastAsia="SimSun"/>
                <w:lang w:eastAsia="zh-CN"/>
              </w:rPr>
              <w:t>that they didn’t know before the investigation?</w:t>
            </w:r>
          </w:p>
        </w:tc>
      </w:tr>
      <w:tr w:rsidR="00622353" w:rsidRPr="00CE6BFA" w:rsidDel="00653C59" w14:paraId="3E14589D" w14:textId="77777777" w:rsidTr="00ED075E">
        <w:tc>
          <w:tcPr>
            <w:tcW w:w="9468" w:type="dxa"/>
          </w:tcPr>
          <w:p w14:paraId="18B399BE" w14:textId="77777777" w:rsidR="00622353" w:rsidRDefault="00622353" w:rsidP="00B04605">
            <w:pPr>
              <w:pStyle w:val="ListParagraph"/>
              <w:keepNext/>
              <w:keepLines/>
              <w:numPr>
                <w:ilvl w:val="3"/>
                <w:numId w:val="42"/>
              </w:numPr>
              <w:outlineLvl w:val="5"/>
              <w:rPr>
                <w:b/>
                <w:bCs/>
              </w:rPr>
            </w:pPr>
            <w:r>
              <w:rPr>
                <w:b/>
                <w:bCs/>
              </w:rPr>
              <w:t>Revisit unanswered questions.</w:t>
            </w:r>
          </w:p>
          <w:p w14:paraId="725A3243" w14:textId="14639677" w:rsidR="003A65A9" w:rsidRDefault="00622353" w:rsidP="00622353">
            <w:r>
              <w:t>Show slide</w:t>
            </w:r>
            <w:r>
              <w:rPr>
                <w:rFonts w:eastAsia="SimSun" w:hint="eastAsia"/>
                <w:lang w:eastAsia="zh-CN"/>
              </w:rPr>
              <w:t xml:space="preserve"> 2</w:t>
            </w:r>
            <w:r w:rsidR="00EE36CA">
              <w:rPr>
                <w:rFonts w:eastAsia="SimSun"/>
                <w:lang w:eastAsia="zh-CN"/>
              </w:rPr>
              <w:t>5</w:t>
            </w:r>
            <w:r>
              <w:rPr>
                <w:rFonts w:eastAsia="SimSun" w:hint="eastAsia"/>
                <w:lang w:eastAsia="zh-CN"/>
              </w:rPr>
              <w:t xml:space="preserve"> </w:t>
            </w:r>
            <w:r w:rsidRPr="00694D0A">
              <w:rPr>
                <w:rFonts w:eastAsia="SimSun"/>
                <w:lang w:eastAsia="zh-CN"/>
              </w:rPr>
              <w:t xml:space="preserve">of the </w:t>
            </w:r>
            <w:r w:rsidRPr="007E6102">
              <w:rPr>
                <w:bCs/>
                <w:color w:val="0000FF"/>
              </w:rPr>
              <w:t>4.4 Explaining How Plants Make Food: Photosynthesis</w:t>
            </w:r>
            <w:r>
              <w:rPr>
                <w:rFonts w:eastAsia="SimSun" w:hint="eastAsia"/>
                <w:bCs/>
                <w:color w:val="0000FF"/>
                <w:lang w:eastAsia="zh-CN"/>
              </w:rPr>
              <w:t xml:space="preserve"> </w:t>
            </w:r>
            <w:r w:rsidRPr="00694D0A">
              <w:rPr>
                <w:rFonts w:eastAsia="SimSun"/>
                <w:bCs/>
                <w:color w:val="0000FF"/>
                <w:lang w:eastAsia="zh-CN"/>
              </w:rPr>
              <w:t>PPT</w:t>
            </w:r>
            <w:r>
              <w:rPr>
                <w:rFonts w:eastAsia="SimSun"/>
                <w:bCs/>
                <w:lang w:eastAsia="zh-CN"/>
              </w:rPr>
              <w:t>.</w:t>
            </w:r>
            <w:r>
              <w:rPr>
                <w:rFonts w:eastAsia="SimSun" w:hint="eastAsia"/>
                <w:lang w:eastAsia="zh-CN"/>
              </w:rPr>
              <w:t xml:space="preserve"> </w:t>
            </w:r>
            <w:r>
              <w:t xml:space="preserve">Have students look at their </w:t>
            </w:r>
            <w:r w:rsidRPr="00694D0A">
              <w:rPr>
                <w:color w:val="0000FF"/>
              </w:rPr>
              <w:t>3.</w:t>
            </w:r>
            <w:r>
              <w:rPr>
                <w:color w:val="0000FF"/>
              </w:rPr>
              <w:t>5</w:t>
            </w:r>
            <w:r w:rsidRPr="00694D0A">
              <w:rPr>
                <w:color w:val="0000FF"/>
              </w:rPr>
              <w:t xml:space="preserve"> Evidence-Based Arguments Tool for </w:t>
            </w:r>
            <w:r>
              <w:rPr>
                <w:color w:val="0000FF"/>
              </w:rPr>
              <w:t>Plants</w:t>
            </w:r>
            <w:r>
              <w:t>. Display the class list of unanswered questions from Activity 3.5.</w:t>
            </w:r>
          </w:p>
          <w:p w14:paraId="3A6133FE" w14:textId="4B900A27" w:rsidR="00622353" w:rsidRPr="0072321E" w:rsidRDefault="00622353" w:rsidP="00C04457">
            <w:pPr>
              <w:pStyle w:val="ListParagraph"/>
              <w:numPr>
                <w:ilvl w:val="0"/>
                <w:numId w:val="60"/>
              </w:numPr>
              <w:ind w:left="340"/>
              <w:rPr>
                <w:b/>
                <w:bCs/>
              </w:rPr>
            </w:pPr>
            <w:r>
              <w:t>Ask students which of their unanswered questions they can now answer with their understanding o</w:t>
            </w:r>
            <w:r w:rsidRPr="0072321E">
              <w:rPr>
                <w:rFonts w:eastAsia="SimSun" w:hint="eastAsia"/>
                <w:lang w:eastAsia="zh-CN"/>
              </w:rPr>
              <w:t xml:space="preserve">f </w:t>
            </w:r>
            <w:r w:rsidR="003A65A9">
              <w:rPr>
                <w:rFonts w:eastAsia="SimSun"/>
                <w:lang w:eastAsia="zh-CN"/>
              </w:rPr>
              <w:t>p</w:t>
            </w:r>
            <w:r w:rsidRPr="008D3F30">
              <w:t>hotosynthesis</w:t>
            </w:r>
            <w:r>
              <w:t>. Which ones are left unanswered? Do they have any new questions to add to the list?</w:t>
            </w:r>
          </w:p>
        </w:tc>
      </w:tr>
      <w:tr w:rsidR="002F1AD6" w:rsidRPr="00CE6BFA" w:rsidDel="00653C59" w14:paraId="189B36F3" w14:textId="77777777" w:rsidTr="00ED075E">
        <w:tc>
          <w:tcPr>
            <w:tcW w:w="9468" w:type="dxa"/>
          </w:tcPr>
          <w:p w14:paraId="1597D934" w14:textId="77777777" w:rsidR="002F1AD6" w:rsidRPr="00FA56FD" w:rsidRDefault="002F1AD6" w:rsidP="00B04605">
            <w:pPr>
              <w:pStyle w:val="ListParagraph"/>
              <w:numPr>
                <w:ilvl w:val="0"/>
                <w:numId w:val="13"/>
              </w:numPr>
              <w:rPr>
                <w:b/>
              </w:rPr>
            </w:pPr>
            <w:r w:rsidRPr="00FA56FD">
              <w:rPr>
                <w:b/>
              </w:rPr>
              <w:t>Have students complete an exit ticket.</w:t>
            </w:r>
          </w:p>
          <w:p w14:paraId="7D7459F5" w14:textId="0448E539" w:rsidR="002F1AD6" w:rsidRDefault="002F1AD6" w:rsidP="002F1AD6">
            <w:r>
              <w:t xml:space="preserve">Show slide 26 of the </w:t>
            </w:r>
            <w:r w:rsidRPr="00752189">
              <w:rPr>
                <w:bCs/>
                <w:color w:val="0000FF"/>
              </w:rPr>
              <w:t>4.4 Explaining How Plants Make Food: Photosynthesis</w:t>
            </w:r>
            <w:r w:rsidRPr="00752189">
              <w:rPr>
                <w:rFonts w:eastAsia="SimSun"/>
                <w:bCs/>
                <w:color w:val="0000FF"/>
                <w:lang w:eastAsia="zh-CN"/>
              </w:rPr>
              <w:t xml:space="preserve"> PPT</w:t>
            </w:r>
            <w:r>
              <w:rPr>
                <w:color w:val="0432FF"/>
              </w:rPr>
              <w:t>.</w:t>
            </w:r>
          </w:p>
          <w:p w14:paraId="73AC0370" w14:textId="678FCC4D" w:rsidR="002F1AD6" w:rsidRDefault="002F1AD6">
            <w:pPr>
              <w:pStyle w:val="ListParagraph"/>
              <w:numPr>
                <w:ilvl w:val="0"/>
                <w:numId w:val="64"/>
              </w:numPr>
              <w:spacing w:after="0"/>
              <w:ind w:left="360"/>
            </w:pPr>
            <w:r>
              <w:lastRenderedPageBreak/>
              <w:t xml:space="preserve">Conclusions: </w:t>
            </w:r>
            <w:r w:rsidRPr="002F1AD6">
              <w:t>How do matter and energy change during photosynthesis?</w:t>
            </w:r>
          </w:p>
          <w:p w14:paraId="290CCE35" w14:textId="07807984" w:rsidR="002F1AD6" w:rsidRDefault="002F1AD6" w:rsidP="002F1AD6">
            <w:pPr>
              <w:pStyle w:val="ListParagraph"/>
              <w:numPr>
                <w:ilvl w:val="0"/>
                <w:numId w:val="64"/>
              </w:numPr>
              <w:spacing w:after="0"/>
              <w:ind w:left="360"/>
            </w:pPr>
            <w:r>
              <w:t xml:space="preserve">Predictions: </w:t>
            </w:r>
            <w:r w:rsidRPr="002F1AD6">
              <w:t>What do you think happens to the glucose made during photosynthesis?</w:t>
            </w:r>
          </w:p>
          <w:p w14:paraId="42DC523C" w14:textId="77777777" w:rsidR="002F1AD6" w:rsidRDefault="002F1AD6" w:rsidP="002F1AD6">
            <w:pPr>
              <w:pStyle w:val="ListParagraph"/>
              <w:numPr>
                <w:ilvl w:val="0"/>
                <w:numId w:val="63"/>
              </w:numPr>
              <w:ind w:left="360"/>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1998DE77" w14:textId="722ABD6F" w:rsidR="002F1AD6" w:rsidRPr="00C04457" w:rsidRDefault="002F1AD6" w:rsidP="00C04457">
            <w:pPr>
              <w:pStyle w:val="ListParagraph"/>
              <w:numPr>
                <w:ilvl w:val="0"/>
                <w:numId w:val="63"/>
              </w:numPr>
              <w:ind w:left="360"/>
            </w:pPr>
            <w:r>
              <w:t xml:space="preserve">The conclusions question will provide you with information about what your students are taking away from the activity. Student answers to the conclusions question can be used on the </w:t>
            </w:r>
            <w:r w:rsidRPr="00343FE1">
              <w:rPr>
                <w:color w:val="00B050"/>
              </w:rPr>
              <w:t>Driving Question Board</w:t>
            </w:r>
            <w:r>
              <w:t xml:space="preserve"> (if you are using one). The predictions question allows students to begin thinking about the next activity and allows you to assess their current ideas as you prepare for the next activity. Student answers to the predictions question can be used as a lead </w:t>
            </w:r>
            <w:r w:rsidR="00343FE1">
              <w:t>into</w:t>
            </w:r>
            <w:r>
              <w:t xml:space="preserve"> the next activity.</w:t>
            </w:r>
          </w:p>
        </w:tc>
      </w:tr>
      <w:tr w:rsidR="00AE03C3" w:rsidRPr="00CE6BFA" w:rsidDel="00653C59" w14:paraId="0F576EDE" w14:textId="77777777" w:rsidTr="00ED075E">
        <w:tc>
          <w:tcPr>
            <w:tcW w:w="9468" w:type="dxa"/>
          </w:tcPr>
          <w:p w14:paraId="6F8EAC2E" w14:textId="6A5FF28F" w:rsidR="00AE03C3" w:rsidRPr="00C04457" w:rsidRDefault="00AE03C3" w:rsidP="00B04605">
            <w:pPr>
              <w:pStyle w:val="ListParagraph"/>
              <w:numPr>
                <w:ilvl w:val="3"/>
                <w:numId w:val="42"/>
              </w:numPr>
              <w:rPr>
                <w:b/>
              </w:rPr>
            </w:pPr>
            <w:r w:rsidRPr="00C04457">
              <w:rPr>
                <w:b/>
              </w:rPr>
              <w:lastRenderedPageBreak/>
              <w:t>Have a discussion to complete the Learning Tracking Tool for this activity.</w:t>
            </w:r>
          </w:p>
          <w:p w14:paraId="4F704FDE" w14:textId="6FE25979" w:rsidR="00AE03C3" w:rsidRPr="00AE03C3" w:rsidRDefault="00AE03C3" w:rsidP="00AE03C3">
            <w:pPr>
              <w:rPr>
                <w:bCs/>
              </w:rPr>
            </w:pPr>
            <w:r>
              <w:t>Show slide 2</w:t>
            </w:r>
            <w:r w:rsidR="002F1AD6">
              <w:t>7</w:t>
            </w:r>
            <w:r>
              <w:t xml:space="preserve"> of the</w:t>
            </w:r>
            <w:r w:rsidRPr="00EB0ABA">
              <w:rPr>
                <w:b/>
              </w:rPr>
              <w:t xml:space="preserve"> </w:t>
            </w:r>
            <w:r w:rsidRPr="00C04457">
              <w:rPr>
                <w:bCs/>
                <w:color w:val="0000FF"/>
              </w:rPr>
              <w:t>4.4 Explaining How Plants Make Food: Photosynthesis PPT</w:t>
            </w:r>
            <w:r w:rsidRPr="00AE03C3">
              <w:rPr>
                <w:bCs/>
                <w:color w:val="0000FF"/>
              </w:rPr>
              <w:t>.</w:t>
            </w:r>
          </w:p>
          <w:p w14:paraId="22B4D024" w14:textId="77777777" w:rsidR="00AE03C3" w:rsidRPr="00EB0ABA" w:rsidRDefault="00AE03C3" w:rsidP="00AE03C3">
            <w:pPr>
              <w:pStyle w:val="ListParagraph"/>
              <w:numPr>
                <w:ilvl w:val="0"/>
                <w:numId w:val="56"/>
              </w:numPr>
              <w:ind w:left="360"/>
              <w:rPr>
                <w:b/>
              </w:rPr>
            </w:pPr>
            <w:r>
              <w:t xml:space="preserve">Pass out a </w:t>
            </w:r>
            <w:r w:rsidRPr="00BB4930">
              <w:rPr>
                <w:color w:val="0432FF"/>
              </w:rPr>
              <w:t>Learning Tracking Tool</w:t>
            </w:r>
            <w:r w:rsidRPr="006E573F">
              <w:rPr>
                <w:color w:val="0432FF"/>
              </w:rPr>
              <w:t xml:space="preserve"> for Plants </w:t>
            </w:r>
            <w:r>
              <w:t>to each student.</w:t>
            </w:r>
          </w:p>
          <w:p w14:paraId="10C5DEFD" w14:textId="1DA62E50" w:rsidR="00AE03C3" w:rsidRPr="00C04457" w:rsidRDefault="00AE03C3" w:rsidP="00AE03C3">
            <w:pPr>
              <w:pStyle w:val="ListParagraph"/>
              <w:numPr>
                <w:ilvl w:val="0"/>
                <w:numId w:val="56"/>
              </w:numPr>
              <w:ind w:left="360"/>
              <w:rPr>
                <w:b/>
              </w:rPr>
            </w:pPr>
            <w:r>
              <w:t xml:space="preserve">Have students write the activity </w:t>
            </w:r>
            <w:r w:rsidR="000C7099">
              <w:t xml:space="preserve">chunk </w:t>
            </w:r>
            <w:r>
              <w:t>name, "Explaining How Plants Make Food, Move</w:t>
            </w:r>
            <w:r w:rsidR="000C7099">
              <w:t>,</w:t>
            </w:r>
            <w:r>
              <w:t xml:space="preserve"> and Function"</w:t>
            </w:r>
            <w:r w:rsidR="000C7099">
              <w:t xml:space="preserve"> and their role, "Explainer" in the first column.</w:t>
            </w:r>
          </w:p>
          <w:p w14:paraId="7A6036DC" w14:textId="6520A2DF" w:rsidR="000C7099" w:rsidRPr="00C04457" w:rsidRDefault="000C7099" w:rsidP="0072321E">
            <w:pPr>
              <w:pStyle w:val="ListParagraph"/>
              <w:numPr>
                <w:ilvl w:val="0"/>
                <w:numId w:val="56"/>
              </w:numPr>
              <w:ind w:left="360"/>
              <w:rPr>
                <w:b/>
              </w:rPr>
            </w:pPr>
            <w:r>
              <w:t>Have a class discussion about what students did during the activity chunk. When you come to consensus as a class, have students record the answer in the second column of the tool.</w:t>
            </w:r>
          </w:p>
          <w:p w14:paraId="12085765" w14:textId="0B4B8650" w:rsidR="00AE03C3" w:rsidRPr="00EB0ABA" w:rsidRDefault="00AE03C3" w:rsidP="00AE03C3">
            <w:pPr>
              <w:pStyle w:val="ListParagraph"/>
              <w:numPr>
                <w:ilvl w:val="0"/>
                <w:numId w:val="56"/>
              </w:numPr>
              <w:ind w:left="360"/>
              <w:rPr>
                <w:b/>
              </w:rPr>
            </w:pPr>
            <w:r>
              <w:t>Have a class discussion about what students figured out during the activity</w:t>
            </w:r>
            <w:r w:rsidR="000C7099">
              <w:t xml:space="preserve"> chunk</w:t>
            </w:r>
            <w:r>
              <w:t xml:space="preserve"> that will help them in answering the unit driving question. When you come to consensus as a class, have students record the answer in the </w:t>
            </w:r>
            <w:r w:rsidR="000C7099">
              <w:t>third</w:t>
            </w:r>
            <w:r>
              <w:t xml:space="preserve"> column of the tool.</w:t>
            </w:r>
          </w:p>
          <w:p w14:paraId="650D7C1B" w14:textId="6B6C56F8" w:rsidR="00AE03C3" w:rsidRPr="00EB0ABA" w:rsidRDefault="00AE03C3" w:rsidP="00AE03C3">
            <w:pPr>
              <w:pStyle w:val="ListParagraph"/>
              <w:numPr>
                <w:ilvl w:val="0"/>
                <w:numId w:val="56"/>
              </w:numPr>
              <w:ind w:left="360"/>
              <w:rPr>
                <w:b/>
              </w:rPr>
            </w:pPr>
            <w:r>
              <w:t xml:space="preserve">Have a class discussion about what students are wondering now that will help them move towards answering the unit driving question. Have students record the questions in the </w:t>
            </w:r>
            <w:r w:rsidR="000C7099">
              <w:t>fourth</w:t>
            </w:r>
            <w:r>
              <w:t xml:space="preserve"> column of the tool. </w:t>
            </w:r>
          </w:p>
          <w:p w14:paraId="515EFD69" w14:textId="77777777" w:rsidR="00AE03C3" w:rsidRPr="00EB0ABA" w:rsidRDefault="00AE03C3" w:rsidP="00AE03C3">
            <w:pPr>
              <w:pStyle w:val="ListParagraph"/>
              <w:numPr>
                <w:ilvl w:val="0"/>
                <w:numId w:val="56"/>
              </w:numPr>
              <w:ind w:left="360"/>
              <w:rPr>
                <w:b/>
              </w:rPr>
            </w:pPr>
            <w:r>
              <w:t xml:space="preserve">Have students keep their Learning Tracking Tool for future activities. </w:t>
            </w:r>
          </w:p>
          <w:p w14:paraId="442C8AAC" w14:textId="77777777" w:rsidR="00AE03C3" w:rsidRPr="00E23234" w:rsidRDefault="00AE03C3" w:rsidP="00AE03C3">
            <w:pPr>
              <w:pStyle w:val="ListParagraph"/>
              <w:numPr>
                <w:ilvl w:val="0"/>
                <w:numId w:val="56"/>
              </w:numPr>
              <w:ind w:left="360"/>
              <w:rPr>
                <w:b/>
              </w:rPr>
            </w:pPr>
            <w:r>
              <w:t>Example Learning Tracking Tool</w:t>
            </w:r>
          </w:p>
          <w:tbl>
            <w:tblPr>
              <w:tblStyle w:val="TableGrid"/>
              <w:tblW w:w="8947" w:type="dxa"/>
              <w:tblInd w:w="295" w:type="dxa"/>
              <w:tblLook w:val="04A0" w:firstRow="1" w:lastRow="0" w:firstColumn="1" w:lastColumn="0" w:noHBand="0" w:noVBand="1"/>
            </w:tblPr>
            <w:tblGrid>
              <w:gridCol w:w="1761"/>
              <w:gridCol w:w="2143"/>
              <w:gridCol w:w="2488"/>
              <w:gridCol w:w="2555"/>
            </w:tblGrid>
            <w:tr w:rsidR="00AE03C3" w14:paraId="7FADC398" w14:textId="77777777" w:rsidTr="00ED075E">
              <w:trPr>
                <w:trHeight w:val="208"/>
              </w:trPr>
              <w:tc>
                <w:tcPr>
                  <w:tcW w:w="1761" w:type="dxa"/>
                  <w:vAlign w:val="center"/>
                </w:tcPr>
                <w:p w14:paraId="7BD0C70A" w14:textId="77777777" w:rsidR="00AE03C3" w:rsidRDefault="00AE03C3" w:rsidP="00AE03C3">
                  <w:pPr>
                    <w:pStyle w:val="ListParagraph"/>
                    <w:numPr>
                      <w:ilvl w:val="0"/>
                      <w:numId w:val="0"/>
                    </w:numPr>
                    <w:jc w:val="center"/>
                  </w:pPr>
                  <w:r w:rsidRPr="00391F73">
                    <w:rPr>
                      <w:b/>
                    </w:rPr>
                    <w:t>Activity</w:t>
                  </w:r>
                  <w:r>
                    <w:rPr>
                      <w:b/>
                    </w:rPr>
                    <w:t xml:space="preserve"> Chunk</w:t>
                  </w:r>
                </w:p>
              </w:tc>
              <w:tc>
                <w:tcPr>
                  <w:tcW w:w="2143" w:type="dxa"/>
                  <w:vAlign w:val="center"/>
                </w:tcPr>
                <w:p w14:paraId="1370D3AE" w14:textId="77777777" w:rsidR="00AE03C3" w:rsidRPr="00391F73" w:rsidRDefault="00AE03C3" w:rsidP="00AE03C3">
                  <w:pPr>
                    <w:pStyle w:val="ListParagraph"/>
                    <w:numPr>
                      <w:ilvl w:val="0"/>
                      <w:numId w:val="0"/>
                    </w:numPr>
                    <w:jc w:val="center"/>
                    <w:rPr>
                      <w:b/>
                    </w:rPr>
                  </w:pPr>
                  <w:r>
                    <w:rPr>
                      <w:b/>
                    </w:rPr>
                    <w:t>What Did We Do?</w:t>
                  </w:r>
                </w:p>
              </w:tc>
              <w:tc>
                <w:tcPr>
                  <w:tcW w:w="2488" w:type="dxa"/>
                  <w:vAlign w:val="center"/>
                </w:tcPr>
                <w:p w14:paraId="6A75763A" w14:textId="77777777" w:rsidR="00AE03C3" w:rsidRDefault="00AE03C3" w:rsidP="00AE03C3">
                  <w:pPr>
                    <w:pStyle w:val="ListParagraph"/>
                    <w:ind w:left="0"/>
                    <w:jc w:val="center"/>
                  </w:pPr>
                  <w:r>
                    <w:rPr>
                      <w:b/>
                    </w:rPr>
                    <w:t>What Did We Figure Out?</w:t>
                  </w:r>
                </w:p>
              </w:tc>
              <w:tc>
                <w:tcPr>
                  <w:tcW w:w="2555" w:type="dxa"/>
                  <w:vAlign w:val="center"/>
                </w:tcPr>
                <w:p w14:paraId="37457BDE" w14:textId="77777777" w:rsidR="00AE03C3" w:rsidRPr="001B378C" w:rsidRDefault="00AE03C3" w:rsidP="00AE03C3">
                  <w:pPr>
                    <w:pStyle w:val="ListParagraph"/>
                    <w:numPr>
                      <w:ilvl w:val="0"/>
                      <w:numId w:val="0"/>
                    </w:numPr>
                    <w:jc w:val="center"/>
                    <w:rPr>
                      <w:b/>
                      <w:bCs/>
                    </w:rPr>
                  </w:pPr>
                  <w:r w:rsidRPr="001B378C">
                    <w:rPr>
                      <w:b/>
                      <w:bCs/>
                    </w:rPr>
                    <w:t>What Are We Asking Now?</w:t>
                  </w:r>
                </w:p>
              </w:tc>
            </w:tr>
            <w:tr w:rsidR="000C7099" w14:paraId="4DFF1E7B" w14:textId="77777777" w:rsidTr="00C04457">
              <w:trPr>
                <w:trHeight w:val="1178"/>
              </w:trPr>
              <w:tc>
                <w:tcPr>
                  <w:tcW w:w="1761" w:type="dxa"/>
                  <w:vAlign w:val="center"/>
                </w:tcPr>
                <w:p w14:paraId="31185960" w14:textId="504022F1" w:rsidR="000C7099" w:rsidRPr="009C6E83" w:rsidRDefault="000C7099" w:rsidP="000C7099">
                  <w:pPr>
                    <w:pStyle w:val="ListParagraph"/>
                    <w:numPr>
                      <w:ilvl w:val="0"/>
                      <w:numId w:val="0"/>
                    </w:numPr>
                    <w:jc w:val="center"/>
                  </w:pPr>
                  <w:r w:rsidRPr="009C6E83">
                    <w:t>Explaining How Plants Make Food</w:t>
                  </w:r>
                  <w:r w:rsidRPr="00EE36CA">
                    <w:t>, Move</w:t>
                  </w:r>
                  <w:r>
                    <w:t>,</w:t>
                  </w:r>
                  <w:r w:rsidRPr="00EE36CA">
                    <w:t xml:space="preserve"> and Function</w:t>
                  </w:r>
                </w:p>
                <w:p w14:paraId="68BCEE33" w14:textId="77777777" w:rsidR="000C7099" w:rsidRPr="009C6E83" w:rsidRDefault="000C7099" w:rsidP="000C7099">
                  <w:pPr>
                    <w:pStyle w:val="ListParagraph"/>
                    <w:numPr>
                      <w:ilvl w:val="0"/>
                      <w:numId w:val="0"/>
                    </w:numPr>
                    <w:jc w:val="center"/>
                  </w:pPr>
                </w:p>
                <w:p w14:paraId="48359727" w14:textId="774D8B4D" w:rsidR="000C7099" w:rsidRPr="009C6E83" w:rsidRDefault="000C7099" w:rsidP="000C7099">
                  <w:pPr>
                    <w:pStyle w:val="ListParagraph"/>
                    <w:numPr>
                      <w:ilvl w:val="0"/>
                      <w:numId w:val="0"/>
                    </w:numPr>
                    <w:jc w:val="center"/>
                  </w:pPr>
                  <w:r w:rsidRPr="009C6E83">
                    <w:t>Explainer</w:t>
                  </w:r>
                </w:p>
              </w:tc>
              <w:tc>
                <w:tcPr>
                  <w:tcW w:w="2143" w:type="dxa"/>
                </w:tcPr>
                <w:p w14:paraId="4AF4939A" w14:textId="25378E67" w:rsidR="000C7099" w:rsidRPr="0072321E" w:rsidRDefault="000C7099" w:rsidP="00C04457">
                  <w:pPr>
                    <w:pStyle w:val="standard"/>
                    <w:ind w:firstLine="0"/>
                    <w:rPr>
                      <w:szCs w:val="22"/>
                    </w:rPr>
                  </w:pPr>
                  <w:r w:rsidRPr="00C04457">
                    <w:rPr>
                      <w:szCs w:val="22"/>
                    </w:rPr>
                    <w:t xml:space="preserve">Model cellular respiration and photosynthesis using molecular model kits and use the </w:t>
                  </w:r>
                  <w:r w:rsidRPr="00C04457">
                    <w:rPr>
                      <w:color w:val="000000" w:themeColor="text1"/>
                      <w:szCs w:val="22"/>
                    </w:rPr>
                    <w:t>Explanations Tool</w:t>
                  </w:r>
                  <w:r>
                    <w:rPr>
                      <w:color w:val="000000" w:themeColor="text1"/>
                      <w:szCs w:val="22"/>
                    </w:rPr>
                    <w:t>s</w:t>
                  </w:r>
                  <w:r w:rsidRPr="00C04457">
                    <w:rPr>
                      <w:color w:val="000000" w:themeColor="text1"/>
                      <w:szCs w:val="22"/>
                    </w:rPr>
                    <w:t xml:space="preserve"> </w:t>
                  </w:r>
                  <w:r w:rsidRPr="00C04457">
                    <w:rPr>
                      <w:szCs w:val="22"/>
                    </w:rPr>
                    <w:t>to explain what happens when plants make food, move, and function.</w:t>
                  </w:r>
                </w:p>
              </w:tc>
              <w:tc>
                <w:tcPr>
                  <w:tcW w:w="2488" w:type="dxa"/>
                </w:tcPr>
                <w:p w14:paraId="23CF4C05" w14:textId="0D3B5868" w:rsidR="000C7099" w:rsidRPr="0072321E" w:rsidRDefault="000C7099" w:rsidP="00C04457">
                  <w:pPr>
                    <w:pStyle w:val="standard"/>
                    <w:ind w:firstLine="0"/>
                    <w:rPr>
                      <w:szCs w:val="22"/>
                    </w:rPr>
                  </w:pPr>
                  <w:r w:rsidRPr="00C04457">
                    <w:rPr>
                      <w:szCs w:val="22"/>
                    </w:rPr>
                    <w:t>Plants make glucose and O</w:t>
                  </w:r>
                  <w:r w:rsidRPr="00C04457">
                    <w:rPr>
                      <w:szCs w:val="22"/>
                      <w:vertAlign w:val="subscript"/>
                    </w:rPr>
                    <w:t>2</w:t>
                  </w:r>
                  <w:r w:rsidRPr="00C04457">
                    <w:rPr>
                      <w:szCs w:val="22"/>
                    </w:rPr>
                    <w:t xml:space="preserve"> from CO</w:t>
                  </w:r>
                  <w:r w:rsidRPr="00C04457">
                    <w:rPr>
                      <w:szCs w:val="22"/>
                      <w:vertAlign w:val="subscript"/>
                    </w:rPr>
                    <w:t>2</w:t>
                  </w:r>
                  <w:r w:rsidRPr="00C04457">
                    <w:rPr>
                      <w:szCs w:val="22"/>
                    </w:rPr>
                    <w:t xml:space="preserve"> and H</w:t>
                  </w:r>
                  <w:r w:rsidRPr="00C04457">
                    <w:rPr>
                      <w:szCs w:val="22"/>
                      <w:vertAlign w:val="subscript"/>
                    </w:rPr>
                    <w:t>2</w:t>
                  </w:r>
                  <w:r w:rsidRPr="00C04457">
                    <w:rPr>
                      <w:szCs w:val="22"/>
                    </w:rPr>
                    <w:t>O, the process of photosynthesis. Then they use some of that glucose for cellular respiration, combining glucose with O</w:t>
                  </w:r>
                  <w:r w:rsidRPr="00C04457">
                    <w:rPr>
                      <w:szCs w:val="22"/>
                      <w:vertAlign w:val="subscript"/>
                    </w:rPr>
                    <w:t>2</w:t>
                  </w:r>
                  <w:r w:rsidRPr="00C04457">
                    <w:rPr>
                      <w:szCs w:val="22"/>
                    </w:rPr>
                    <w:t xml:space="preserve"> to make CO</w:t>
                  </w:r>
                  <w:r w:rsidRPr="00C04457">
                    <w:rPr>
                      <w:szCs w:val="22"/>
                      <w:vertAlign w:val="subscript"/>
                    </w:rPr>
                    <w:t>2</w:t>
                  </w:r>
                  <w:r w:rsidRPr="00C04457">
                    <w:rPr>
                      <w:szCs w:val="22"/>
                    </w:rPr>
                    <w:t xml:space="preserve"> and H</w:t>
                  </w:r>
                  <w:r w:rsidRPr="00C04457">
                    <w:rPr>
                      <w:szCs w:val="22"/>
                      <w:vertAlign w:val="subscript"/>
                    </w:rPr>
                    <w:t>2</w:t>
                  </w:r>
                  <w:r w:rsidRPr="00C04457">
                    <w:rPr>
                      <w:szCs w:val="22"/>
                    </w:rPr>
                    <w:t>O and providing energy for plant functions.</w:t>
                  </w:r>
                </w:p>
              </w:tc>
              <w:tc>
                <w:tcPr>
                  <w:tcW w:w="2555" w:type="dxa"/>
                </w:tcPr>
                <w:p w14:paraId="62A423D2" w14:textId="38BB34D2" w:rsidR="000C7099" w:rsidRPr="0072321E" w:rsidRDefault="000C7099" w:rsidP="00C04457">
                  <w:pPr>
                    <w:pStyle w:val="standard"/>
                    <w:ind w:firstLine="0"/>
                    <w:rPr>
                      <w:szCs w:val="22"/>
                    </w:rPr>
                  </w:pPr>
                  <w:r w:rsidRPr="00C04457">
                    <w:rPr>
                      <w:szCs w:val="22"/>
                    </w:rPr>
                    <w:t>What happens to the food plants make during photosynthesis?</w:t>
                  </w:r>
                </w:p>
              </w:tc>
            </w:tr>
          </w:tbl>
          <w:p w14:paraId="539B7EAC" w14:textId="77777777" w:rsidR="00AE03C3" w:rsidRPr="00C04457" w:rsidRDefault="00AE03C3" w:rsidP="00C04457">
            <w:pPr>
              <w:keepNext/>
              <w:keepLines/>
              <w:outlineLvl w:val="5"/>
              <w:rPr>
                <w:b/>
                <w:bCs/>
              </w:rPr>
            </w:pPr>
          </w:p>
        </w:tc>
      </w:tr>
    </w:tbl>
    <w:p w14:paraId="2D98417F" w14:textId="77777777" w:rsidR="00240C97" w:rsidRPr="00D438F2" w:rsidRDefault="00240C97" w:rsidP="00240C97"/>
    <w:p w14:paraId="45158366" w14:textId="304E304A" w:rsidR="00240C97" w:rsidRPr="00D438F2" w:rsidRDefault="00240C97" w:rsidP="00240C97">
      <w:pPr>
        <w:pStyle w:val="Heading2"/>
      </w:pPr>
      <w:r w:rsidRPr="00D438F2">
        <w:t>Assessment</w:t>
      </w:r>
    </w:p>
    <w:p w14:paraId="2D9C33C9" w14:textId="702AC457" w:rsidR="007604FF" w:rsidRPr="007604FF" w:rsidRDefault="007604FF" w:rsidP="007604FF">
      <w:pPr>
        <w:ind w:right="36"/>
        <w:rPr>
          <w:color w:val="000000" w:themeColor="text1"/>
        </w:rPr>
      </w:pPr>
      <w:r w:rsidRPr="0009553F">
        <w:t xml:space="preserve">Use </w:t>
      </w:r>
      <w:r w:rsidRPr="00F5363F">
        <w:rPr>
          <w:color w:val="7030A0"/>
        </w:rPr>
        <w:t xml:space="preserve">4.4 Grading the Explanations Tools for Potato Photosynthesis </w:t>
      </w:r>
      <w:r w:rsidRPr="0009553F">
        <w:t>to grade student responses.</w:t>
      </w:r>
      <w:r>
        <w:t xml:space="preserve"> </w:t>
      </w:r>
      <w:r w:rsidRPr="0009553F">
        <w:t xml:space="preserve">At this point, students can be held accountable for correct answers. If students are still struggling with these concepts, you may want to revisit parts of the </w:t>
      </w:r>
      <w:r>
        <w:t>l</w:t>
      </w:r>
      <w:r w:rsidRPr="0009553F">
        <w:t>esson they are finding difficul</w:t>
      </w:r>
      <w:r>
        <w:t xml:space="preserve">t. Use </w:t>
      </w:r>
      <w:r w:rsidR="00CB683D" w:rsidRPr="000A516A">
        <w:rPr>
          <w:color w:val="7030A0"/>
        </w:rPr>
        <w:t xml:space="preserve">Assessing </w:t>
      </w:r>
      <w:r w:rsidRPr="000A516A">
        <w:rPr>
          <w:color w:val="7030A0"/>
        </w:rPr>
        <w:t xml:space="preserve">the </w:t>
      </w:r>
      <w:r w:rsidR="00FF7850" w:rsidRPr="000A516A">
        <w:rPr>
          <w:color w:val="7030A0"/>
        </w:rPr>
        <w:t>Plants Matter Tracing Tool</w:t>
      </w:r>
      <w:r w:rsidRPr="00C04457">
        <w:rPr>
          <w:color w:val="0432FF"/>
        </w:rPr>
        <w:t xml:space="preserve"> </w:t>
      </w:r>
      <w:r>
        <w:t xml:space="preserve">to grade the </w:t>
      </w:r>
      <w:r w:rsidR="00FF7850">
        <w:t>tool</w:t>
      </w:r>
      <w:r>
        <w:t>.</w:t>
      </w:r>
    </w:p>
    <w:p w14:paraId="7B3438B5" w14:textId="429F5C87" w:rsidR="00240C97" w:rsidRDefault="00240C97" w:rsidP="00240C97">
      <w:pPr>
        <w:pStyle w:val="Heading2"/>
      </w:pPr>
      <w:r>
        <w:lastRenderedPageBreak/>
        <w:t>Differentiation &amp;</w:t>
      </w:r>
      <w:r w:rsidRPr="00761F92">
        <w:t xml:space="preserve"> </w:t>
      </w:r>
      <w:r w:rsidRPr="00D438F2">
        <w:t>Extending the Learning</w:t>
      </w:r>
      <w:r>
        <w:t xml:space="preserve"> </w:t>
      </w:r>
    </w:p>
    <w:p w14:paraId="1D708273" w14:textId="52A41BEF" w:rsidR="00240C97" w:rsidRDefault="00240C97" w:rsidP="00240C97">
      <w:pPr>
        <w:pStyle w:val="Heading3"/>
        <w:rPr>
          <w:color w:val="FF0000"/>
        </w:rPr>
      </w:pPr>
      <w:r>
        <w:t>Differentiation</w:t>
      </w:r>
    </w:p>
    <w:p w14:paraId="153026EB" w14:textId="77777777" w:rsidR="000C40F5" w:rsidRPr="001F1818" w:rsidRDefault="000C40F5" w:rsidP="000C40F5">
      <w:pPr>
        <w:pStyle w:val="ListParagraph"/>
        <w:numPr>
          <w:ilvl w:val="0"/>
          <w:numId w:val="57"/>
        </w:numPr>
        <w:ind w:left="360" w:right="36"/>
        <w:rPr>
          <w:b/>
        </w:rPr>
      </w:pPr>
      <w:r w:rsidRPr="001F1818">
        <w:rPr>
          <w:color w:val="000000"/>
        </w:rPr>
        <w:t>Provide sentence stems for discussion and filling in the Explanations Tool</w:t>
      </w:r>
    </w:p>
    <w:p w14:paraId="7351B34D" w14:textId="77777777" w:rsidR="000C40F5" w:rsidRPr="001F1818" w:rsidRDefault="000C40F5" w:rsidP="000C40F5">
      <w:pPr>
        <w:pStyle w:val="ListParagraph"/>
        <w:numPr>
          <w:ilvl w:val="0"/>
          <w:numId w:val="57"/>
        </w:numPr>
        <w:ind w:left="360" w:right="36"/>
        <w:rPr>
          <w:b/>
        </w:rPr>
      </w:pPr>
      <w:r w:rsidRPr="001F1818">
        <w:rPr>
          <w:color w:val="000000"/>
        </w:rPr>
        <w:t xml:space="preserve">Work through the tool </w:t>
      </w:r>
      <w:r>
        <w:rPr>
          <w:color w:val="000000"/>
        </w:rPr>
        <w:t>as a class and</w:t>
      </w:r>
      <w:r w:rsidRPr="001F1818">
        <w:rPr>
          <w:color w:val="000000"/>
        </w:rPr>
        <w:t xml:space="preserve"> provide sentence stems for final explanation</w:t>
      </w:r>
    </w:p>
    <w:p w14:paraId="20587814" w14:textId="77777777" w:rsidR="000C40F5" w:rsidRPr="001F1818" w:rsidRDefault="000C40F5" w:rsidP="000C40F5">
      <w:pPr>
        <w:pStyle w:val="ListParagraph"/>
        <w:numPr>
          <w:ilvl w:val="0"/>
          <w:numId w:val="57"/>
        </w:numPr>
        <w:ind w:left="360" w:right="36"/>
        <w:rPr>
          <w:b/>
        </w:rPr>
      </w:pPr>
      <w:r w:rsidRPr="001F1818">
        <w:rPr>
          <w:color w:val="000000"/>
        </w:rPr>
        <w:t>Hand out and refer to</w:t>
      </w:r>
      <w:r>
        <w:rPr>
          <w:color w:val="000000"/>
        </w:rPr>
        <w:t xml:space="preserve"> </w:t>
      </w:r>
      <w:r w:rsidRPr="00D95C93">
        <w:rPr>
          <w:color w:val="0432FF"/>
        </w:rPr>
        <w:t xml:space="preserve">Example Plants Explanation </w:t>
      </w:r>
      <w:r w:rsidRPr="00BC6A59">
        <w:rPr>
          <w:color w:val="0432FF"/>
        </w:rPr>
        <w:t>H</w:t>
      </w:r>
      <w:r w:rsidRPr="00D95C93">
        <w:rPr>
          <w:color w:val="0432FF"/>
        </w:rPr>
        <w:t>andout</w:t>
      </w:r>
      <w:r w:rsidRPr="00BC6A59">
        <w:rPr>
          <w:color w:val="0432FF"/>
        </w:rPr>
        <w:t xml:space="preserve"> </w:t>
      </w:r>
      <w:r w:rsidRPr="001F1818">
        <w:rPr>
          <w:color w:val="000000"/>
        </w:rPr>
        <w:t xml:space="preserve">when working on </w:t>
      </w:r>
      <w:r>
        <w:rPr>
          <w:color w:val="000000"/>
        </w:rPr>
        <w:t xml:space="preserve">the </w:t>
      </w:r>
      <w:r w:rsidRPr="001F1818">
        <w:rPr>
          <w:color w:val="000000"/>
        </w:rPr>
        <w:t>Explanations Tool</w:t>
      </w:r>
    </w:p>
    <w:p w14:paraId="7D034857" w14:textId="33BB3E12" w:rsidR="000C40F5" w:rsidRPr="001F1818" w:rsidRDefault="000C40F5" w:rsidP="000C40F5">
      <w:pPr>
        <w:pStyle w:val="ListParagraph"/>
        <w:numPr>
          <w:ilvl w:val="0"/>
          <w:numId w:val="57"/>
        </w:numPr>
        <w:ind w:left="360" w:right="36"/>
        <w:rPr>
          <w:b/>
        </w:rPr>
      </w:pPr>
      <w:r w:rsidRPr="001F1818">
        <w:rPr>
          <w:color w:val="000000"/>
        </w:rPr>
        <w:t xml:space="preserve">Refer to the word wall for questions on </w:t>
      </w:r>
      <w:r w:rsidR="003A65A9">
        <w:rPr>
          <w:color w:val="000000"/>
        </w:rPr>
        <w:t>p</w:t>
      </w:r>
      <w:r>
        <w:rPr>
          <w:color w:val="000000"/>
        </w:rPr>
        <w:t>hotosynthesis</w:t>
      </w:r>
      <w:r w:rsidRPr="001F1818">
        <w:rPr>
          <w:color w:val="000000"/>
        </w:rPr>
        <w:t xml:space="preserve"> related vocabulary</w:t>
      </w:r>
    </w:p>
    <w:p w14:paraId="004931A6" w14:textId="31490F88" w:rsidR="00240C97" w:rsidRDefault="000C40F5" w:rsidP="00C04457">
      <w:pPr>
        <w:pStyle w:val="ListParagraph"/>
        <w:numPr>
          <w:ilvl w:val="0"/>
          <w:numId w:val="57"/>
        </w:numPr>
        <w:ind w:left="360" w:right="36"/>
      </w:pPr>
      <w:r>
        <w:rPr>
          <w:color w:val="000000"/>
        </w:rPr>
        <w:t xml:space="preserve">Refer to the </w:t>
      </w:r>
      <w:r w:rsidRPr="00D95C93">
        <w:rPr>
          <w:color w:val="0432FF"/>
        </w:rPr>
        <w:t xml:space="preserve">Plants Matter Tracing Tool </w:t>
      </w:r>
      <w:r>
        <w:rPr>
          <w:color w:val="000000"/>
        </w:rPr>
        <w:t>to support students further</w:t>
      </w:r>
    </w:p>
    <w:p w14:paraId="130265CE" w14:textId="5D1F7BC1" w:rsidR="00240C97" w:rsidRDefault="00240C97" w:rsidP="00240C97">
      <w:pPr>
        <w:pStyle w:val="Heading3"/>
      </w:pPr>
      <w:r>
        <w:t>Modifications</w:t>
      </w:r>
    </w:p>
    <w:p w14:paraId="2618D64B" w14:textId="77777777" w:rsidR="007604FF" w:rsidRPr="00752189" w:rsidRDefault="007604FF" w:rsidP="007604FF">
      <w:r w:rsidRPr="00752189">
        <w:t xml:space="preserve">The </w:t>
      </w:r>
      <w:r w:rsidRPr="00C04457">
        <w:rPr>
          <w:color w:val="3BBF6F"/>
        </w:rPr>
        <w:t xml:space="preserve">Three Questions Explanation Checklist </w:t>
      </w:r>
      <w:r w:rsidRPr="00752189">
        <w:t xml:space="preserve">on the back of the </w:t>
      </w:r>
      <w:r w:rsidRPr="00C04457">
        <w:rPr>
          <w:color w:val="3BBF6F"/>
        </w:rPr>
        <w:t xml:space="preserve">Three Questions Handout </w:t>
      </w:r>
      <w:r w:rsidRPr="00752189">
        <w:t xml:space="preserve">can be used to scaffold students’ </w:t>
      </w:r>
      <w:r w:rsidRPr="0045515A">
        <w:t>explanations</w:t>
      </w:r>
      <w:r w:rsidRPr="00752189">
        <w:t xml:space="preserve"> in many ways. </w:t>
      </w:r>
    </w:p>
    <w:p w14:paraId="21E1CAE6" w14:textId="77777777" w:rsidR="007604FF" w:rsidRPr="00752189" w:rsidRDefault="007604FF" w:rsidP="00C04457">
      <w:pPr>
        <w:pStyle w:val="ListParagraph"/>
        <w:numPr>
          <w:ilvl w:val="0"/>
          <w:numId w:val="37"/>
        </w:numPr>
        <w:spacing w:after="0"/>
        <w:ind w:left="360"/>
      </w:pPr>
      <w:r w:rsidRPr="00752189">
        <w:t xml:space="preserve">Students refer to the checklist as they are constructing their explanations. </w:t>
      </w:r>
    </w:p>
    <w:p w14:paraId="6E319040" w14:textId="77777777" w:rsidR="007604FF" w:rsidRPr="00752189" w:rsidRDefault="007604FF" w:rsidP="00C04457">
      <w:pPr>
        <w:pStyle w:val="ListParagraph"/>
        <w:numPr>
          <w:ilvl w:val="0"/>
          <w:numId w:val="37"/>
        </w:numPr>
        <w:spacing w:after="0"/>
        <w:ind w:left="360"/>
      </w:pPr>
      <w:r w:rsidRPr="00752189">
        <w:t>Students use the checklist as they are sharing</w:t>
      </w:r>
      <w:r>
        <w:t xml:space="preserve"> and revising</w:t>
      </w:r>
      <w:r w:rsidRPr="00752189">
        <w:t xml:space="preserve"> their explanations with a partner.</w:t>
      </w:r>
    </w:p>
    <w:p w14:paraId="7E77D803" w14:textId="77777777" w:rsidR="007604FF" w:rsidRDefault="007604FF" w:rsidP="00C04457">
      <w:pPr>
        <w:pStyle w:val="ListParagraph"/>
        <w:numPr>
          <w:ilvl w:val="0"/>
          <w:numId w:val="37"/>
        </w:numPr>
        <w:spacing w:after="0"/>
        <w:ind w:left="360"/>
      </w:pPr>
      <w:r w:rsidRPr="00752189">
        <w:t xml:space="preserve">Students use the checklist to </w:t>
      </w:r>
      <w:r>
        <w:t>critique and revise</w:t>
      </w:r>
      <w:r w:rsidRPr="00752189">
        <w:t xml:space="preserve"> their final explanations.</w:t>
      </w:r>
    </w:p>
    <w:p w14:paraId="56A6F987" w14:textId="77777777" w:rsidR="007604FF" w:rsidRDefault="007604FF" w:rsidP="00C04457">
      <w:pPr>
        <w:pStyle w:val="ListParagraph"/>
        <w:numPr>
          <w:ilvl w:val="0"/>
          <w:numId w:val="37"/>
        </w:numPr>
        <w:spacing w:after="0"/>
        <w:ind w:left="360"/>
      </w:pPr>
      <w:r>
        <w:t>Students use the checklist to critique the example explanations for each unit.</w:t>
      </w:r>
    </w:p>
    <w:p w14:paraId="5EBF956B" w14:textId="77777777" w:rsidR="007604FF" w:rsidRPr="00752189" w:rsidRDefault="007604FF" w:rsidP="00C04457">
      <w:pPr>
        <w:pStyle w:val="ListParagraph"/>
        <w:numPr>
          <w:ilvl w:val="0"/>
          <w:numId w:val="37"/>
        </w:numPr>
        <w:ind w:left="360"/>
      </w:pPr>
      <w:r>
        <w:t>Students use the checklist to create and/or evaluate a whole-class consensus explanation.</w:t>
      </w:r>
    </w:p>
    <w:p w14:paraId="721685B6" w14:textId="76A01D27" w:rsidR="007604FF" w:rsidRDefault="007604FF" w:rsidP="007604FF">
      <w:r w:rsidRPr="00752189">
        <w:t xml:space="preserve">We recommend using this checklist with a gradual release. As students improve in their ability to write their own explanations, they </w:t>
      </w:r>
      <w:r>
        <w:t xml:space="preserve">may </w:t>
      </w:r>
      <w:r w:rsidRPr="00752189">
        <w:t>rely on the checklist</w:t>
      </w:r>
      <w:r>
        <w:t>.</w:t>
      </w:r>
    </w:p>
    <w:p w14:paraId="2C509E3F" w14:textId="41A58D62" w:rsidR="00EA4C4B" w:rsidRPr="00D438F2" w:rsidRDefault="00EA4C4B">
      <w:pPr>
        <w:pStyle w:val="standard"/>
        <w:ind w:firstLine="0"/>
        <w:rPr>
          <w:rFonts w:cs="Arial"/>
          <w:szCs w:val="22"/>
        </w:rPr>
      </w:pPr>
    </w:p>
    <w:sectPr w:rsidR="00EA4C4B" w:rsidRPr="00D438F2" w:rsidSect="00960864">
      <w:footerReference w:type="default" r:id="rId15"/>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C0DE56" w14:textId="77777777" w:rsidR="00356E67" w:rsidRDefault="00356E67" w:rsidP="00EC7FB3">
      <w:r>
        <w:separator/>
      </w:r>
    </w:p>
  </w:endnote>
  <w:endnote w:type="continuationSeparator" w:id="0">
    <w:p w14:paraId="0D392964" w14:textId="77777777" w:rsidR="00356E67" w:rsidRDefault="00356E67"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FB532" w14:textId="77777777" w:rsidR="00C62A4A" w:rsidRDefault="00C62A4A"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272870" w14:textId="77777777" w:rsidR="00C62A4A" w:rsidRDefault="00C62A4A" w:rsidP="007340AB">
    <w:pPr>
      <w:pStyle w:val="Footer"/>
      <w:ind w:right="360"/>
      <w:rPr>
        <w:rStyle w:val="PageNumber"/>
      </w:rPr>
    </w:pPr>
  </w:p>
  <w:p w14:paraId="3A473265" w14:textId="77777777" w:rsidR="00C62A4A" w:rsidRDefault="00C62A4A"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50A64" w14:textId="77777777" w:rsidR="00C62A4A" w:rsidRPr="000978A4" w:rsidRDefault="00C62A4A" w:rsidP="00FB3A56">
    <w:pPr>
      <w:pStyle w:val="Footer"/>
      <w:spacing w:after="0"/>
      <w:jc w:val="right"/>
      <w:rPr>
        <w:i/>
        <w:color w:val="000000" w:themeColor="text1"/>
        <w:sz w:val="16"/>
        <w:szCs w:val="16"/>
      </w:rPr>
    </w:pPr>
    <w:r w:rsidRPr="000978A4">
      <w:rPr>
        <w:i/>
        <w:color w:val="000000" w:themeColor="text1"/>
        <w:sz w:val="16"/>
        <w:szCs w:val="16"/>
      </w:rPr>
      <w:t>Animals Unit, Lesson 4</w:t>
    </w:r>
  </w:p>
  <w:p w14:paraId="4E5C6D87" w14:textId="77777777" w:rsidR="00C62A4A" w:rsidRPr="000978A4" w:rsidRDefault="00C62A4A" w:rsidP="00FB3A56">
    <w:pPr>
      <w:pStyle w:val="Footer"/>
      <w:spacing w:after="0"/>
      <w:jc w:val="right"/>
      <w:rPr>
        <w:color w:val="000000" w:themeColor="text1"/>
        <w:sz w:val="16"/>
        <w:szCs w:val="16"/>
      </w:rPr>
    </w:pPr>
    <w:r w:rsidRPr="000978A4">
      <w:rPr>
        <w:color w:val="000000" w:themeColor="text1"/>
        <w:sz w:val="16"/>
        <w:szCs w:val="16"/>
      </w:rPr>
      <w:fldChar w:fldCharType="begin"/>
    </w:r>
    <w:r w:rsidRPr="000978A4">
      <w:rPr>
        <w:color w:val="000000" w:themeColor="text1"/>
        <w:sz w:val="16"/>
        <w:szCs w:val="16"/>
      </w:rPr>
      <w:instrText xml:space="preserve"> PAGE  \* MERGEFORMAT </w:instrText>
    </w:r>
    <w:r w:rsidRPr="000978A4">
      <w:rPr>
        <w:color w:val="000000" w:themeColor="text1"/>
        <w:sz w:val="16"/>
        <w:szCs w:val="16"/>
      </w:rPr>
      <w:fldChar w:fldCharType="separate"/>
    </w:r>
    <w:r w:rsidRPr="000978A4">
      <w:rPr>
        <w:noProof/>
        <w:color w:val="000000" w:themeColor="text1"/>
        <w:sz w:val="16"/>
        <w:szCs w:val="16"/>
      </w:rPr>
      <w:t>4</w:t>
    </w:r>
    <w:r w:rsidRPr="000978A4">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CE929" w14:textId="77777777" w:rsidR="00C62A4A" w:rsidRPr="002B5F20" w:rsidRDefault="00C62A4A" w:rsidP="00FB3A56">
    <w:pPr>
      <w:pStyle w:val="Footer"/>
      <w:spacing w:after="0"/>
      <w:jc w:val="right"/>
      <w:rPr>
        <w:i/>
        <w:color w:val="FF0000"/>
        <w:sz w:val="16"/>
        <w:szCs w:val="16"/>
      </w:rPr>
    </w:pPr>
    <w:r>
      <w:rPr>
        <w:i/>
        <w:noProof/>
      </w:rPr>
      <w:drawing>
        <wp:anchor distT="0" distB="0" distL="114300" distR="114300" simplePos="0" relativeHeight="251675648" behindDoc="0" locked="0" layoutInCell="1" allowOverlap="1" wp14:anchorId="40927D17" wp14:editId="4ED5BB1D">
          <wp:simplePos x="0" y="0"/>
          <wp:positionH relativeFrom="margin">
            <wp:posOffset>0</wp:posOffset>
          </wp:positionH>
          <wp:positionV relativeFrom="paragraph">
            <wp:posOffset>0</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tab/>
    </w:r>
    <w:r w:rsidRPr="000978A4">
      <w:rPr>
        <w:i/>
        <w:color w:val="000000" w:themeColor="text1"/>
        <w:sz w:val="16"/>
        <w:szCs w:val="16"/>
      </w:rPr>
      <w:t>Plants Unit, Lesson 4</w:t>
    </w:r>
  </w:p>
  <w:p w14:paraId="56F9AFA5" w14:textId="77777777" w:rsidR="00C62A4A" w:rsidRDefault="00C62A4A" w:rsidP="00FB3A56">
    <w:pPr>
      <w:pStyle w:val="Footer"/>
      <w:spacing w:after="0"/>
      <w:jc w:val="right"/>
      <w:rPr>
        <w:i/>
        <w:sz w:val="16"/>
        <w:szCs w:val="16"/>
      </w:rPr>
    </w:pPr>
    <w:r w:rsidRPr="008B5602">
      <w:rPr>
        <w:i/>
        <w:sz w:val="16"/>
        <w:szCs w:val="16"/>
      </w:rPr>
      <w:t>Carbon: Tran</w:t>
    </w:r>
    <w:r>
      <w:rPr>
        <w:i/>
        <w:sz w:val="16"/>
        <w:szCs w:val="16"/>
      </w:rPr>
      <w:t>sformations in Matter and Energy 2019</w:t>
    </w:r>
  </w:p>
  <w:p w14:paraId="43D4408E" w14:textId="77777777" w:rsidR="00C62A4A" w:rsidRDefault="00C62A4A" w:rsidP="00FB3A56">
    <w:pPr>
      <w:pStyle w:val="Footer"/>
      <w:tabs>
        <w:tab w:val="clear" w:pos="4320"/>
        <w:tab w:val="clear" w:pos="8640"/>
        <w:tab w:val="left" w:pos="8160"/>
      </w:tabs>
      <w:jc w:val="right"/>
    </w:pPr>
    <w:r w:rsidRPr="008B5602">
      <w:rPr>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EF24B" w14:textId="77777777" w:rsidR="00C62A4A" w:rsidRPr="00A27430" w:rsidRDefault="00C62A4A" w:rsidP="00960864">
    <w:pPr>
      <w:pStyle w:val="Footer"/>
      <w:spacing w:after="0"/>
      <w:jc w:val="right"/>
      <w:rPr>
        <w:i/>
        <w:color w:val="000000" w:themeColor="text1"/>
        <w:sz w:val="16"/>
        <w:szCs w:val="16"/>
      </w:rPr>
    </w:pPr>
    <w:r w:rsidRPr="00A27430">
      <w:rPr>
        <w:i/>
        <w:color w:val="000000" w:themeColor="text1"/>
        <w:sz w:val="16"/>
        <w:szCs w:val="16"/>
      </w:rPr>
      <w:t xml:space="preserve">Animals Unit, </w:t>
    </w:r>
    <w:r>
      <w:rPr>
        <w:i/>
        <w:color w:val="000000" w:themeColor="text1"/>
        <w:sz w:val="16"/>
        <w:szCs w:val="16"/>
      </w:rPr>
      <w:t>Lesson 4</w:t>
    </w:r>
  </w:p>
  <w:p w14:paraId="2D020342" w14:textId="77777777" w:rsidR="00C62A4A" w:rsidRPr="00A27430" w:rsidRDefault="00C62A4A" w:rsidP="00960864">
    <w:pPr>
      <w:pStyle w:val="Footer"/>
      <w:spacing w:after="0"/>
      <w:jc w:val="right"/>
      <w:rPr>
        <w:color w:val="000000" w:themeColor="text1"/>
        <w:sz w:val="16"/>
        <w:szCs w:val="16"/>
      </w:rPr>
    </w:pPr>
    <w:r w:rsidRPr="00A27430">
      <w:rPr>
        <w:color w:val="000000" w:themeColor="text1"/>
        <w:sz w:val="16"/>
        <w:szCs w:val="16"/>
      </w:rPr>
      <w:fldChar w:fldCharType="begin"/>
    </w:r>
    <w:r w:rsidRPr="00A27430">
      <w:rPr>
        <w:color w:val="000000" w:themeColor="text1"/>
        <w:sz w:val="16"/>
        <w:szCs w:val="16"/>
      </w:rPr>
      <w:instrText xml:space="preserve"> PAGE  \* MERGEFORMAT </w:instrText>
    </w:r>
    <w:r w:rsidRPr="00A27430">
      <w:rPr>
        <w:color w:val="000000" w:themeColor="text1"/>
        <w:sz w:val="16"/>
        <w:szCs w:val="16"/>
      </w:rPr>
      <w:fldChar w:fldCharType="separate"/>
    </w:r>
    <w:r w:rsidRPr="00A27430">
      <w:rPr>
        <w:noProof/>
        <w:color w:val="000000" w:themeColor="text1"/>
        <w:sz w:val="16"/>
        <w:szCs w:val="16"/>
      </w:rPr>
      <w:t>5</w:t>
    </w:r>
    <w:r w:rsidRPr="00A27430">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4CE824" w14:textId="77777777" w:rsidR="00356E67" w:rsidRDefault="00356E67" w:rsidP="00EC7FB3">
      <w:r>
        <w:separator/>
      </w:r>
    </w:p>
  </w:footnote>
  <w:footnote w:type="continuationSeparator" w:id="0">
    <w:p w14:paraId="11D4EEEA" w14:textId="77777777" w:rsidR="00356E67" w:rsidRDefault="00356E67"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22B83"/>
    <w:multiLevelType w:val="hybridMultilevel"/>
    <w:tmpl w:val="9000B746"/>
    <w:lvl w:ilvl="0" w:tplc="0CFEDA9A">
      <w:start w:val="1"/>
      <w:numFmt w:val="bullet"/>
      <w:lvlText w:val=""/>
      <w:lvlJc w:val="left"/>
      <w:pPr>
        <w:ind w:left="1440" w:hanging="360"/>
      </w:pPr>
      <w:rPr>
        <w:rFonts w:ascii="Symbol" w:hAnsi="Symbol" w:hint="default"/>
        <w:color w:val="auto"/>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1622FC"/>
    <w:multiLevelType w:val="hybridMultilevel"/>
    <w:tmpl w:val="E020CFE4"/>
    <w:lvl w:ilvl="0" w:tplc="E6F85684">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890C16"/>
    <w:multiLevelType w:val="hybridMultilevel"/>
    <w:tmpl w:val="C92AD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B23F4"/>
    <w:multiLevelType w:val="multilevel"/>
    <w:tmpl w:val="0D3AC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E86A61"/>
    <w:multiLevelType w:val="hybridMultilevel"/>
    <w:tmpl w:val="C1FC5738"/>
    <w:lvl w:ilvl="0" w:tplc="84482CE2">
      <w:start w:val="1"/>
      <w:numFmt w:val="bullet"/>
      <w:lvlText w:val="•"/>
      <w:lvlJc w:val="left"/>
      <w:pPr>
        <w:tabs>
          <w:tab w:val="num" w:pos="720"/>
        </w:tabs>
        <w:ind w:left="720" w:hanging="360"/>
      </w:pPr>
      <w:rPr>
        <w:rFonts w:ascii="Arial" w:hAnsi="Arial" w:hint="default"/>
      </w:rPr>
    </w:lvl>
    <w:lvl w:ilvl="1" w:tplc="1F30BE9C" w:tentative="1">
      <w:start w:val="1"/>
      <w:numFmt w:val="bullet"/>
      <w:lvlText w:val="•"/>
      <w:lvlJc w:val="left"/>
      <w:pPr>
        <w:tabs>
          <w:tab w:val="num" w:pos="1440"/>
        </w:tabs>
        <w:ind w:left="1440" w:hanging="360"/>
      </w:pPr>
      <w:rPr>
        <w:rFonts w:ascii="Arial" w:hAnsi="Arial" w:hint="default"/>
      </w:rPr>
    </w:lvl>
    <w:lvl w:ilvl="2" w:tplc="0298034C" w:tentative="1">
      <w:start w:val="1"/>
      <w:numFmt w:val="bullet"/>
      <w:lvlText w:val="•"/>
      <w:lvlJc w:val="left"/>
      <w:pPr>
        <w:tabs>
          <w:tab w:val="num" w:pos="2160"/>
        </w:tabs>
        <w:ind w:left="2160" w:hanging="360"/>
      </w:pPr>
      <w:rPr>
        <w:rFonts w:ascii="Arial" w:hAnsi="Arial" w:hint="default"/>
      </w:rPr>
    </w:lvl>
    <w:lvl w:ilvl="3" w:tplc="CDFE1792" w:tentative="1">
      <w:start w:val="1"/>
      <w:numFmt w:val="bullet"/>
      <w:lvlText w:val="•"/>
      <w:lvlJc w:val="left"/>
      <w:pPr>
        <w:tabs>
          <w:tab w:val="num" w:pos="2880"/>
        </w:tabs>
        <w:ind w:left="2880" w:hanging="360"/>
      </w:pPr>
      <w:rPr>
        <w:rFonts w:ascii="Arial" w:hAnsi="Arial" w:hint="default"/>
      </w:rPr>
    </w:lvl>
    <w:lvl w:ilvl="4" w:tplc="AD145AFA" w:tentative="1">
      <w:start w:val="1"/>
      <w:numFmt w:val="bullet"/>
      <w:lvlText w:val="•"/>
      <w:lvlJc w:val="left"/>
      <w:pPr>
        <w:tabs>
          <w:tab w:val="num" w:pos="3600"/>
        </w:tabs>
        <w:ind w:left="3600" w:hanging="360"/>
      </w:pPr>
      <w:rPr>
        <w:rFonts w:ascii="Arial" w:hAnsi="Arial" w:hint="default"/>
      </w:rPr>
    </w:lvl>
    <w:lvl w:ilvl="5" w:tplc="96FCA6F2" w:tentative="1">
      <w:start w:val="1"/>
      <w:numFmt w:val="bullet"/>
      <w:lvlText w:val="•"/>
      <w:lvlJc w:val="left"/>
      <w:pPr>
        <w:tabs>
          <w:tab w:val="num" w:pos="4320"/>
        </w:tabs>
        <w:ind w:left="4320" w:hanging="360"/>
      </w:pPr>
      <w:rPr>
        <w:rFonts w:ascii="Arial" w:hAnsi="Arial" w:hint="default"/>
      </w:rPr>
    </w:lvl>
    <w:lvl w:ilvl="6" w:tplc="2C3E9436" w:tentative="1">
      <w:start w:val="1"/>
      <w:numFmt w:val="bullet"/>
      <w:lvlText w:val="•"/>
      <w:lvlJc w:val="left"/>
      <w:pPr>
        <w:tabs>
          <w:tab w:val="num" w:pos="5040"/>
        </w:tabs>
        <w:ind w:left="5040" w:hanging="360"/>
      </w:pPr>
      <w:rPr>
        <w:rFonts w:ascii="Arial" w:hAnsi="Arial" w:hint="default"/>
      </w:rPr>
    </w:lvl>
    <w:lvl w:ilvl="7" w:tplc="87BA717A" w:tentative="1">
      <w:start w:val="1"/>
      <w:numFmt w:val="bullet"/>
      <w:lvlText w:val="•"/>
      <w:lvlJc w:val="left"/>
      <w:pPr>
        <w:tabs>
          <w:tab w:val="num" w:pos="5760"/>
        </w:tabs>
        <w:ind w:left="5760" w:hanging="360"/>
      </w:pPr>
      <w:rPr>
        <w:rFonts w:ascii="Arial" w:hAnsi="Arial" w:hint="default"/>
      </w:rPr>
    </w:lvl>
    <w:lvl w:ilvl="8" w:tplc="BC325A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947FF2"/>
    <w:multiLevelType w:val="hybridMultilevel"/>
    <w:tmpl w:val="8334F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0366E"/>
    <w:multiLevelType w:val="hybridMultilevel"/>
    <w:tmpl w:val="BD10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4CB"/>
    <w:multiLevelType w:val="hybridMultilevel"/>
    <w:tmpl w:val="2E944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F950C5"/>
    <w:multiLevelType w:val="hybridMultilevel"/>
    <w:tmpl w:val="D1A66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FA7936"/>
    <w:multiLevelType w:val="hybridMultilevel"/>
    <w:tmpl w:val="35EC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0A61EC"/>
    <w:multiLevelType w:val="hybridMultilevel"/>
    <w:tmpl w:val="EBD03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3D3902"/>
    <w:multiLevelType w:val="hybridMultilevel"/>
    <w:tmpl w:val="75BAE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4D3626"/>
    <w:multiLevelType w:val="hybridMultilevel"/>
    <w:tmpl w:val="3550D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A47440"/>
    <w:multiLevelType w:val="hybridMultilevel"/>
    <w:tmpl w:val="38EAC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C874DC"/>
    <w:multiLevelType w:val="hybridMultilevel"/>
    <w:tmpl w:val="380EF24C"/>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D81C2E"/>
    <w:multiLevelType w:val="hybridMultilevel"/>
    <w:tmpl w:val="7E48179A"/>
    <w:lvl w:ilvl="0" w:tplc="0409000F">
      <w:start w:val="1"/>
      <w:numFmt w:val="bullet"/>
      <w:lvlText w:val=""/>
      <w:lvlJc w:val="left"/>
      <w:pPr>
        <w:ind w:left="420" w:hanging="420"/>
      </w:pPr>
      <w:rPr>
        <w:rFonts w:ascii="Symbol" w:hAnsi="Symbol" w:hint="default"/>
        <w:b/>
      </w:rPr>
    </w:lvl>
    <w:lvl w:ilvl="1" w:tplc="04090003">
      <w:start w:val="1"/>
      <w:numFmt w:val="bullet"/>
      <w:lvlText w:val=""/>
      <w:lvlJc w:val="left"/>
      <w:pPr>
        <w:ind w:left="1080" w:hanging="360"/>
      </w:pPr>
      <w:rPr>
        <w:rFonts w:ascii="Symbol" w:hAnsi="Symbol" w:hint="default"/>
      </w:r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7" w15:restartNumberingAfterBreak="0">
    <w:nsid w:val="1DDB0F36"/>
    <w:multiLevelType w:val="hybridMultilevel"/>
    <w:tmpl w:val="8BAA97C2"/>
    <w:lvl w:ilvl="0" w:tplc="0F9637E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E62053"/>
    <w:multiLevelType w:val="hybridMultilevel"/>
    <w:tmpl w:val="90244C82"/>
    <w:lvl w:ilvl="0" w:tplc="65B8D906">
      <w:start w:val="1"/>
      <w:numFmt w:val="bullet"/>
      <w:lvlText w:val="•"/>
      <w:lvlJc w:val="left"/>
      <w:pPr>
        <w:tabs>
          <w:tab w:val="num" w:pos="720"/>
        </w:tabs>
        <w:ind w:left="720" w:hanging="360"/>
      </w:pPr>
      <w:rPr>
        <w:rFonts w:ascii="Arial" w:hAnsi="Arial" w:hint="default"/>
      </w:rPr>
    </w:lvl>
    <w:lvl w:ilvl="1" w:tplc="712294E4" w:tentative="1">
      <w:start w:val="1"/>
      <w:numFmt w:val="bullet"/>
      <w:lvlText w:val="•"/>
      <w:lvlJc w:val="left"/>
      <w:pPr>
        <w:tabs>
          <w:tab w:val="num" w:pos="1440"/>
        </w:tabs>
        <w:ind w:left="1440" w:hanging="360"/>
      </w:pPr>
      <w:rPr>
        <w:rFonts w:ascii="Arial" w:hAnsi="Arial" w:hint="default"/>
      </w:rPr>
    </w:lvl>
    <w:lvl w:ilvl="2" w:tplc="6A9074FC" w:tentative="1">
      <w:start w:val="1"/>
      <w:numFmt w:val="bullet"/>
      <w:lvlText w:val="•"/>
      <w:lvlJc w:val="left"/>
      <w:pPr>
        <w:tabs>
          <w:tab w:val="num" w:pos="2160"/>
        </w:tabs>
        <w:ind w:left="2160" w:hanging="360"/>
      </w:pPr>
      <w:rPr>
        <w:rFonts w:ascii="Arial" w:hAnsi="Arial" w:hint="default"/>
      </w:rPr>
    </w:lvl>
    <w:lvl w:ilvl="3" w:tplc="463A7082" w:tentative="1">
      <w:start w:val="1"/>
      <w:numFmt w:val="bullet"/>
      <w:lvlText w:val="•"/>
      <w:lvlJc w:val="left"/>
      <w:pPr>
        <w:tabs>
          <w:tab w:val="num" w:pos="2880"/>
        </w:tabs>
        <w:ind w:left="2880" w:hanging="360"/>
      </w:pPr>
      <w:rPr>
        <w:rFonts w:ascii="Arial" w:hAnsi="Arial" w:hint="default"/>
      </w:rPr>
    </w:lvl>
    <w:lvl w:ilvl="4" w:tplc="8BC45964" w:tentative="1">
      <w:start w:val="1"/>
      <w:numFmt w:val="bullet"/>
      <w:lvlText w:val="•"/>
      <w:lvlJc w:val="left"/>
      <w:pPr>
        <w:tabs>
          <w:tab w:val="num" w:pos="3600"/>
        </w:tabs>
        <w:ind w:left="3600" w:hanging="360"/>
      </w:pPr>
      <w:rPr>
        <w:rFonts w:ascii="Arial" w:hAnsi="Arial" w:hint="default"/>
      </w:rPr>
    </w:lvl>
    <w:lvl w:ilvl="5" w:tplc="B3B47ACA" w:tentative="1">
      <w:start w:val="1"/>
      <w:numFmt w:val="bullet"/>
      <w:lvlText w:val="•"/>
      <w:lvlJc w:val="left"/>
      <w:pPr>
        <w:tabs>
          <w:tab w:val="num" w:pos="4320"/>
        </w:tabs>
        <w:ind w:left="4320" w:hanging="360"/>
      </w:pPr>
      <w:rPr>
        <w:rFonts w:ascii="Arial" w:hAnsi="Arial" w:hint="default"/>
      </w:rPr>
    </w:lvl>
    <w:lvl w:ilvl="6" w:tplc="05F28012" w:tentative="1">
      <w:start w:val="1"/>
      <w:numFmt w:val="bullet"/>
      <w:lvlText w:val="•"/>
      <w:lvlJc w:val="left"/>
      <w:pPr>
        <w:tabs>
          <w:tab w:val="num" w:pos="5040"/>
        </w:tabs>
        <w:ind w:left="5040" w:hanging="360"/>
      </w:pPr>
      <w:rPr>
        <w:rFonts w:ascii="Arial" w:hAnsi="Arial" w:hint="default"/>
      </w:rPr>
    </w:lvl>
    <w:lvl w:ilvl="7" w:tplc="CA8A8D4C" w:tentative="1">
      <w:start w:val="1"/>
      <w:numFmt w:val="bullet"/>
      <w:lvlText w:val="•"/>
      <w:lvlJc w:val="left"/>
      <w:pPr>
        <w:tabs>
          <w:tab w:val="num" w:pos="5760"/>
        </w:tabs>
        <w:ind w:left="5760" w:hanging="360"/>
      </w:pPr>
      <w:rPr>
        <w:rFonts w:ascii="Arial" w:hAnsi="Arial" w:hint="default"/>
      </w:rPr>
    </w:lvl>
    <w:lvl w:ilvl="8" w:tplc="21DE8F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F623313"/>
    <w:multiLevelType w:val="hybridMultilevel"/>
    <w:tmpl w:val="9DBA7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DF6EA2"/>
    <w:multiLevelType w:val="hybridMultilevel"/>
    <w:tmpl w:val="32AA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C04EBA"/>
    <w:multiLevelType w:val="hybridMultilevel"/>
    <w:tmpl w:val="A5F88C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455513"/>
    <w:multiLevelType w:val="hybridMultilevel"/>
    <w:tmpl w:val="00FE5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6A70C0F"/>
    <w:multiLevelType w:val="hybridMultilevel"/>
    <w:tmpl w:val="904084D2"/>
    <w:lvl w:ilvl="0" w:tplc="F9D4EAE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2571B2"/>
    <w:multiLevelType w:val="hybridMultilevel"/>
    <w:tmpl w:val="FC8AEDE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36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323B26"/>
    <w:multiLevelType w:val="hybridMultilevel"/>
    <w:tmpl w:val="A4A8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6004DB"/>
    <w:multiLevelType w:val="hybridMultilevel"/>
    <w:tmpl w:val="F23EF42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030953"/>
    <w:multiLevelType w:val="hybridMultilevel"/>
    <w:tmpl w:val="2DA204B6"/>
    <w:lvl w:ilvl="0" w:tplc="D730D5F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36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B43755"/>
    <w:multiLevelType w:val="hybridMultilevel"/>
    <w:tmpl w:val="08D8A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6B042C"/>
    <w:multiLevelType w:val="hybridMultilevel"/>
    <w:tmpl w:val="F2C658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B6372EE"/>
    <w:multiLevelType w:val="hybridMultilevel"/>
    <w:tmpl w:val="B106B5E8"/>
    <w:lvl w:ilvl="0" w:tplc="0F9637E2">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F56E57"/>
    <w:multiLevelType w:val="hybridMultilevel"/>
    <w:tmpl w:val="0C26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5C4D09"/>
    <w:multiLevelType w:val="hybridMultilevel"/>
    <w:tmpl w:val="1E7A9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0E594F"/>
    <w:multiLevelType w:val="hybridMultilevel"/>
    <w:tmpl w:val="CC46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7F2F1F"/>
    <w:multiLevelType w:val="hybridMultilevel"/>
    <w:tmpl w:val="0316E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835088"/>
    <w:multiLevelType w:val="hybridMultilevel"/>
    <w:tmpl w:val="8786838E"/>
    <w:lvl w:ilvl="0" w:tplc="7B1C738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F0104E"/>
    <w:multiLevelType w:val="hybridMultilevel"/>
    <w:tmpl w:val="C3A87A1A"/>
    <w:lvl w:ilvl="0" w:tplc="22B604C6">
      <w:start w:val="1"/>
      <w:numFmt w:val="decimal"/>
      <w:lvlText w:val="%1."/>
      <w:lvlJc w:val="left"/>
      <w:pPr>
        <w:ind w:left="360" w:hanging="360"/>
      </w:pPr>
      <w:rPr>
        <w:b/>
      </w:rPr>
    </w:lvl>
    <w:lvl w:ilvl="1" w:tplc="04090003">
      <w:start w:val="1"/>
      <w:numFmt w:val="bullet"/>
      <w:lvlText w:val=""/>
      <w:lvlJc w:val="left"/>
      <w:pPr>
        <w:ind w:left="1080" w:hanging="360"/>
      </w:pPr>
      <w:rPr>
        <w:rFonts w:ascii="Symbol" w:hAnsi="Symbol" w:hint="default"/>
      </w:r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8" w15:restartNumberingAfterBreak="0">
    <w:nsid w:val="417F5EEE"/>
    <w:multiLevelType w:val="hybridMultilevel"/>
    <w:tmpl w:val="18FA9A3C"/>
    <w:lvl w:ilvl="0" w:tplc="CA26905A">
      <w:start w:val="1"/>
      <w:numFmt w:val="bullet"/>
      <w:lvlText w:val=""/>
      <w:lvlJc w:val="left"/>
      <w:pPr>
        <w:ind w:left="720" w:hanging="360"/>
      </w:pPr>
      <w:rPr>
        <w:rFonts w:ascii="Symbol" w:hAnsi="Symbol" w:hint="default"/>
      </w:rPr>
    </w:lvl>
    <w:lvl w:ilvl="1" w:tplc="66485724" w:tentative="1">
      <w:start w:val="1"/>
      <w:numFmt w:val="bullet"/>
      <w:lvlText w:val="o"/>
      <w:lvlJc w:val="left"/>
      <w:pPr>
        <w:ind w:left="1440" w:hanging="360"/>
      </w:pPr>
      <w:rPr>
        <w:rFonts w:ascii="Courier New" w:hAnsi="Courier New" w:hint="default"/>
      </w:rPr>
    </w:lvl>
    <w:lvl w:ilvl="2" w:tplc="8E503802" w:tentative="1">
      <w:start w:val="1"/>
      <w:numFmt w:val="bullet"/>
      <w:lvlText w:val=""/>
      <w:lvlJc w:val="left"/>
      <w:pPr>
        <w:ind w:left="2160" w:hanging="360"/>
      </w:pPr>
      <w:rPr>
        <w:rFonts w:ascii="Wingdings" w:hAnsi="Wingdings" w:hint="default"/>
      </w:rPr>
    </w:lvl>
    <w:lvl w:ilvl="3" w:tplc="211CB0DA" w:tentative="1">
      <w:start w:val="1"/>
      <w:numFmt w:val="bullet"/>
      <w:lvlText w:val=""/>
      <w:lvlJc w:val="left"/>
      <w:pPr>
        <w:ind w:left="2880" w:hanging="360"/>
      </w:pPr>
      <w:rPr>
        <w:rFonts w:ascii="Symbol" w:hAnsi="Symbol" w:hint="default"/>
      </w:rPr>
    </w:lvl>
    <w:lvl w:ilvl="4" w:tplc="3988A1FE" w:tentative="1">
      <w:start w:val="1"/>
      <w:numFmt w:val="bullet"/>
      <w:lvlText w:val="o"/>
      <w:lvlJc w:val="left"/>
      <w:pPr>
        <w:ind w:left="3600" w:hanging="360"/>
      </w:pPr>
      <w:rPr>
        <w:rFonts w:ascii="Courier New" w:hAnsi="Courier New" w:hint="default"/>
      </w:rPr>
    </w:lvl>
    <w:lvl w:ilvl="5" w:tplc="F9DC1012" w:tentative="1">
      <w:start w:val="1"/>
      <w:numFmt w:val="bullet"/>
      <w:lvlText w:val=""/>
      <w:lvlJc w:val="left"/>
      <w:pPr>
        <w:ind w:left="4320" w:hanging="360"/>
      </w:pPr>
      <w:rPr>
        <w:rFonts w:ascii="Wingdings" w:hAnsi="Wingdings" w:hint="default"/>
      </w:rPr>
    </w:lvl>
    <w:lvl w:ilvl="6" w:tplc="BDE23DEA" w:tentative="1">
      <w:start w:val="1"/>
      <w:numFmt w:val="bullet"/>
      <w:lvlText w:val=""/>
      <w:lvlJc w:val="left"/>
      <w:pPr>
        <w:ind w:left="5040" w:hanging="360"/>
      </w:pPr>
      <w:rPr>
        <w:rFonts w:ascii="Symbol" w:hAnsi="Symbol" w:hint="default"/>
      </w:rPr>
    </w:lvl>
    <w:lvl w:ilvl="7" w:tplc="C28AB370" w:tentative="1">
      <w:start w:val="1"/>
      <w:numFmt w:val="bullet"/>
      <w:lvlText w:val="o"/>
      <w:lvlJc w:val="left"/>
      <w:pPr>
        <w:ind w:left="5760" w:hanging="360"/>
      </w:pPr>
      <w:rPr>
        <w:rFonts w:ascii="Courier New" w:hAnsi="Courier New" w:hint="default"/>
      </w:rPr>
    </w:lvl>
    <w:lvl w:ilvl="8" w:tplc="502AE67E" w:tentative="1">
      <w:start w:val="1"/>
      <w:numFmt w:val="bullet"/>
      <w:lvlText w:val=""/>
      <w:lvlJc w:val="left"/>
      <w:pPr>
        <w:ind w:left="6480" w:hanging="360"/>
      </w:pPr>
      <w:rPr>
        <w:rFonts w:ascii="Wingdings" w:hAnsi="Wingdings" w:hint="default"/>
      </w:rPr>
    </w:lvl>
  </w:abstractNum>
  <w:abstractNum w:abstractNumId="39" w15:restartNumberingAfterBreak="0">
    <w:nsid w:val="44BE70E2"/>
    <w:multiLevelType w:val="multilevel"/>
    <w:tmpl w:val="C5C48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5E92C6D"/>
    <w:multiLevelType w:val="hybridMultilevel"/>
    <w:tmpl w:val="DA465CEA"/>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41" w15:restartNumberingAfterBreak="0">
    <w:nsid w:val="49905664"/>
    <w:multiLevelType w:val="hybridMultilevel"/>
    <w:tmpl w:val="400C7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F86BE5"/>
    <w:multiLevelType w:val="hybridMultilevel"/>
    <w:tmpl w:val="06B4A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F0401B"/>
    <w:multiLevelType w:val="hybridMultilevel"/>
    <w:tmpl w:val="2E722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4973A1"/>
    <w:multiLevelType w:val="hybridMultilevel"/>
    <w:tmpl w:val="81B0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5E03740"/>
    <w:multiLevelType w:val="hybridMultilevel"/>
    <w:tmpl w:val="2DA204B6"/>
    <w:lvl w:ilvl="0" w:tplc="D730D5F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36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73266BB"/>
    <w:multiLevelType w:val="hybridMultilevel"/>
    <w:tmpl w:val="9CEED9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674005"/>
    <w:multiLevelType w:val="hybridMultilevel"/>
    <w:tmpl w:val="96C82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F02CC6"/>
    <w:multiLevelType w:val="hybridMultilevel"/>
    <w:tmpl w:val="CD68C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9F272B6"/>
    <w:multiLevelType w:val="hybridMultilevel"/>
    <w:tmpl w:val="EF38BFF4"/>
    <w:lvl w:ilvl="0" w:tplc="FFFFFFFF">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0" w15:restartNumberingAfterBreak="0">
    <w:nsid w:val="5B56451C"/>
    <w:multiLevelType w:val="hybridMultilevel"/>
    <w:tmpl w:val="067297F4"/>
    <w:lvl w:ilvl="0" w:tplc="3F68F41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5B9D7091"/>
    <w:multiLevelType w:val="hybridMultilevel"/>
    <w:tmpl w:val="7BE0B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CE452A3"/>
    <w:multiLevelType w:val="hybridMultilevel"/>
    <w:tmpl w:val="29EA3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D9B43EB"/>
    <w:multiLevelType w:val="hybridMultilevel"/>
    <w:tmpl w:val="93FE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2A7C9E"/>
    <w:multiLevelType w:val="hybridMultilevel"/>
    <w:tmpl w:val="2FA2B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2C0F4D"/>
    <w:multiLevelType w:val="hybridMultilevel"/>
    <w:tmpl w:val="C0FE4934"/>
    <w:lvl w:ilvl="0" w:tplc="A2447F2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6" w15:restartNumberingAfterBreak="0">
    <w:nsid w:val="672133AE"/>
    <w:multiLevelType w:val="hybridMultilevel"/>
    <w:tmpl w:val="9DCC2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97C1653"/>
    <w:multiLevelType w:val="hybridMultilevel"/>
    <w:tmpl w:val="1D98A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DB09D4"/>
    <w:multiLevelType w:val="hybridMultilevel"/>
    <w:tmpl w:val="9094F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20614D5"/>
    <w:multiLevelType w:val="hybridMultilevel"/>
    <w:tmpl w:val="B1E2D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8F083F"/>
    <w:multiLevelType w:val="hybridMultilevel"/>
    <w:tmpl w:val="13446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A67E53"/>
    <w:multiLevelType w:val="hybridMultilevel"/>
    <w:tmpl w:val="0748BA58"/>
    <w:lvl w:ilvl="0" w:tplc="0CFEDA9A">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7C1C2C"/>
    <w:multiLevelType w:val="hybridMultilevel"/>
    <w:tmpl w:val="D35C1626"/>
    <w:lvl w:ilvl="0" w:tplc="0409000F">
      <w:start w:val="1"/>
      <w:numFmt w:val="bullet"/>
      <w:lvlText w:val=""/>
      <w:lvlJc w:val="left"/>
      <w:pPr>
        <w:ind w:left="780" w:hanging="42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78151B0"/>
    <w:multiLevelType w:val="hybridMultilevel"/>
    <w:tmpl w:val="29305FD4"/>
    <w:lvl w:ilvl="0" w:tplc="0409000F">
      <w:start w:val="1"/>
      <w:numFmt w:val="bullet"/>
      <w:lvlText w:val=""/>
      <w:lvlJc w:val="left"/>
      <w:pPr>
        <w:ind w:left="780" w:hanging="42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9AA42CB"/>
    <w:multiLevelType w:val="hybridMultilevel"/>
    <w:tmpl w:val="68CCB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BC7E7E"/>
    <w:multiLevelType w:val="hybridMultilevel"/>
    <w:tmpl w:val="F59616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ADD47F2"/>
    <w:multiLevelType w:val="hybridMultilevel"/>
    <w:tmpl w:val="A9D6F0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C713E5E"/>
    <w:multiLevelType w:val="hybridMultilevel"/>
    <w:tmpl w:val="E0189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D05754B"/>
    <w:multiLevelType w:val="hybridMultilevel"/>
    <w:tmpl w:val="2A763C4E"/>
    <w:lvl w:ilvl="0" w:tplc="D920273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D15716D"/>
    <w:multiLevelType w:val="hybridMultilevel"/>
    <w:tmpl w:val="B824B428"/>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DF44C0D"/>
    <w:multiLevelType w:val="hybridMultilevel"/>
    <w:tmpl w:val="C3A87A1A"/>
    <w:lvl w:ilvl="0" w:tplc="22B604C6">
      <w:start w:val="1"/>
      <w:numFmt w:val="decimal"/>
      <w:lvlText w:val="%1."/>
      <w:lvlJc w:val="left"/>
      <w:pPr>
        <w:ind w:left="360" w:hanging="360"/>
      </w:pPr>
      <w:rPr>
        <w:b/>
      </w:rPr>
    </w:lvl>
    <w:lvl w:ilvl="1" w:tplc="04090003">
      <w:start w:val="1"/>
      <w:numFmt w:val="bullet"/>
      <w:lvlText w:val=""/>
      <w:lvlJc w:val="left"/>
      <w:pPr>
        <w:ind w:left="1080" w:hanging="360"/>
      </w:pPr>
      <w:rPr>
        <w:rFonts w:ascii="Symbol" w:hAnsi="Symbol" w:hint="default"/>
      </w:r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72" w15:restartNumberingAfterBreak="0">
    <w:nsid w:val="7E9F6AD6"/>
    <w:multiLevelType w:val="hybridMultilevel"/>
    <w:tmpl w:val="A4446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0"/>
  </w:num>
  <w:num w:numId="2">
    <w:abstractNumId w:val="9"/>
  </w:num>
  <w:num w:numId="3">
    <w:abstractNumId w:val="50"/>
  </w:num>
  <w:num w:numId="4">
    <w:abstractNumId w:val="28"/>
  </w:num>
  <w:num w:numId="5">
    <w:abstractNumId w:val="29"/>
  </w:num>
  <w:num w:numId="6">
    <w:abstractNumId w:val="30"/>
  </w:num>
  <w:num w:numId="7">
    <w:abstractNumId w:val="60"/>
  </w:num>
  <w:num w:numId="8">
    <w:abstractNumId w:val="2"/>
  </w:num>
  <w:num w:numId="9">
    <w:abstractNumId w:val="49"/>
  </w:num>
  <w:num w:numId="10">
    <w:abstractNumId w:val="13"/>
  </w:num>
  <w:num w:numId="11">
    <w:abstractNumId w:val="22"/>
  </w:num>
  <w:num w:numId="12">
    <w:abstractNumId w:val="31"/>
  </w:num>
  <w:num w:numId="13">
    <w:abstractNumId w:val="71"/>
  </w:num>
  <w:num w:numId="14">
    <w:abstractNumId w:val="5"/>
  </w:num>
  <w:num w:numId="15">
    <w:abstractNumId w:val="17"/>
  </w:num>
  <w:num w:numId="16">
    <w:abstractNumId w:val="40"/>
  </w:num>
  <w:num w:numId="17">
    <w:abstractNumId w:val="72"/>
  </w:num>
  <w:num w:numId="18">
    <w:abstractNumId w:val="53"/>
  </w:num>
  <w:num w:numId="19">
    <w:abstractNumId w:val="19"/>
  </w:num>
  <w:num w:numId="20">
    <w:abstractNumId w:val="55"/>
  </w:num>
  <w:num w:numId="21">
    <w:abstractNumId w:val="23"/>
  </w:num>
  <w:num w:numId="22">
    <w:abstractNumId w:val="25"/>
  </w:num>
  <w:num w:numId="23">
    <w:abstractNumId w:val="38"/>
  </w:num>
  <w:num w:numId="24">
    <w:abstractNumId w:val="54"/>
  </w:num>
  <w:num w:numId="25">
    <w:abstractNumId w:val="48"/>
  </w:num>
  <w:num w:numId="26">
    <w:abstractNumId w:val="56"/>
  </w:num>
  <w:num w:numId="27">
    <w:abstractNumId w:val="10"/>
  </w:num>
  <w:num w:numId="28">
    <w:abstractNumId w:val="43"/>
  </w:num>
  <w:num w:numId="29">
    <w:abstractNumId w:val="51"/>
  </w:num>
  <w:num w:numId="30">
    <w:abstractNumId w:val="16"/>
  </w:num>
  <w:num w:numId="31">
    <w:abstractNumId w:val="39"/>
  </w:num>
  <w:num w:numId="32">
    <w:abstractNumId w:val="0"/>
  </w:num>
  <w:num w:numId="33">
    <w:abstractNumId w:val="8"/>
  </w:num>
  <w:num w:numId="34">
    <w:abstractNumId w:val="36"/>
  </w:num>
  <w:num w:numId="35">
    <w:abstractNumId w:val="69"/>
  </w:num>
  <w:num w:numId="36">
    <w:abstractNumId w:val="26"/>
  </w:num>
  <w:num w:numId="37">
    <w:abstractNumId w:val="32"/>
  </w:num>
  <w:num w:numId="38">
    <w:abstractNumId w:val="66"/>
  </w:num>
  <w:num w:numId="39">
    <w:abstractNumId w:val="58"/>
  </w:num>
  <w:num w:numId="40">
    <w:abstractNumId w:val="67"/>
  </w:num>
  <w:num w:numId="41">
    <w:abstractNumId w:val="59"/>
  </w:num>
  <w:num w:numId="42">
    <w:abstractNumId w:val="45"/>
  </w:num>
  <w:num w:numId="43">
    <w:abstractNumId w:val="65"/>
  </w:num>
  <w:num w:numId="44">
    <w:abstractNumId w:val="33"/>
  </w:num>
  <w:num w:numId="45">
    <w:abstractNumId w:val="68"/>
  </w:num>
  <w:num w:numId="46">
    <w:abstractNumId w:val="35"/>
  </w:num>
  <w:num w:numId="47">
    <w:abstractNumId w:val="42"/>
  </w:num>
  <w:num w:numId="48">
    <w:abstractNumId w:val="52"/>
  </w:num>
  <w:num w:numId="49">
    <w:abstractNumId w:val="63"/>
  </w:num>
  <w:num w:numId="50">
    <w:abstractNumId w:val="64"/>
  </w:num>
  <w:num w:numId="51">
    <w:abstractNumId w:val="57"/>
  </w:num>
  <w:num w:numId="52">
    <w:abstractNumId w:val="61"/>
  </w:num>
  <w:num w:numId="53">
    <w:abstractNumId w:val="41"/>
  </w:num>
  <w:num w:numId="54">
    <w:abstractNumId w:val="24"/>
  </w:num>
  <w:num w:numId="55">
    <w:abstractNumId w:val="21"/>
  </w:num>
  <w:num w:numId="56">
    <w:abstractNumId w:val="62"/>
  </w:num>
  <w:num w:numId="57">
    <w:abstractNumId w:val="3"/>
  </w:num>
  <w:num w:numId="58">
    <w:abstractNumId w:val="47"/>
  </w:num>
  <w:num w:numId="59">
    <w:abstractNumId w:val="12"/>
  </w:num>
  <w:num w:numId="60">
    <w:abstractNumId w:val="14"/>
  </w:num>
  <w:num w:numId="61">
    <w:abstractNumId w:val="46"/>
  </w:num>
  <w:num w:numId="62">
    <w:abstractNumId w:val="1"/>
  </w:num>
  <w:num w:numId="63">
    <w:abstractNumId w:val="34"/>
  </w:num>
  <w:num w:numId="64">
    <w:abstractNumId w:val="44"/>
  </w:num>
  <w:num w:numId="65">
    <w:abstractNumId w:val="7"/>
  </w:num>
  <w:num w:numId="66">
    <w:abstractNumId w:val="20"/>
  </w:num>
  <w:num w:numId="67">
    <w:abstractNumId w:val="50"/>
  </w:num>
  <w:num w:numId="68">
    <w:abstractNumId w:val="11"/>
  </w:num>
  <w:num w:numId="69">
    <w:abstractNumId w:val="37"/>
  </w:num>
  <w:num w:numId="70">
    <w:abstractNumId w:val="18"/>
  </w:num>
  <w:num w:numId="71">
    <w:abstractNumId w:val="6"/>
  </w:num>
  <w:num w:numId="72">
    <w:abstractNumId w:val="4"/>
  </w:num>
  <w:num w:numId="73">
    <w:abstractNumId w:val="27"/>
  </w:num>
  <w:num w:numId="74">
    <w:abstractNumId w:val="1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C97"/>
    <w:rsid w:val="000057CC"/>
    <w:rsid w:val="00007305"/>
    <w:rsid w:val="00013AAC"/>
    <w:rsid w:val="0001591C"/>
    <w:rsid w:val="00016EEC"/>
    <w:rsid w:val="00020D71"/>
    <w:rsid w:val="000237BB"/>
    <w:rsid w:val="00023A0A"/>
    <w:rsid w:val="00026C39"/>
    <w:rsid w:val="0003246B"/>
    <w:rsid w:val="000338A2"/>
    <w:rsid w:val="0004052D"/>
    <w:rsid w:val="00042D5E"/>
    <w:rsid w:val="00045EB8"/>
    <w:rsid w:val="0005288F"/>
    <w:rsid w:val="00061BEB"/>
    <w:rsid w:val="000653D9"/>
    <w:rsid w:val="00070C9C"/>
    <w:rsid w:val="00073966"/>
    <w:rsid w:val="00075153"/>
    <w:rsid w:val="000802CA"/>
    <w:rsid w:val="00082BF9"/>
    <w:rsid w:val="00082F52"/>
    <w:rsid w:val="00084105"/>
    <w:rsid w:val="00095D6B"/>
    <w:rsid w:val="00096A7A"/>
    <w:rsid w:val="000978A4"/>
    <w:rsid w:val="000A516A"/>
    <w:rsid w:val="000A5237"/>
    <w:rsid w:val="000A607C"/>
    <w:rsid w:val="000A661E"/>
    <w:rsid w:val="000A6CB3"/>
    <w:rsid w:val="000B4D4C"/>
    <w:rsid w:val="000B5716"/>
    <w:rsid w:val="000B694F"/>
    <w:rsid w:val="000C24CA"/>
    <w:rsid w:val="000C40F5"/>
    <w:rsid w:val="000C495D"/>
    <w:rsid w:val="000C7099"/>
    <w:rsid w:val="000D04EE"/>
    <w:rsid w:val="000E087D"/>
    <w:rsid w:val="000E2453"/>
    <w:rsid w:val="000E3042"/>
    <w:rsid w:val="000E3582"/>
    <w:rsid w:val="000E5EE0"/>
    <w:rsid w:val="000E60EA"/>
    <w:rsid w:val="000F216D"/>
    <w:rsid w:val="001003A8"/>
    <w:rsid w:val="001017EB"/>
    <w:rsid w:val="0010683C"/>
    <w:rsid w:val="00106BEE"/>
    <w:rsid w:val="00106D59"/>
    <w:rsid w:val="001133AF"/>
    <w:rsid w:val="001165BB"/>
    <w:rsid w:val="001204B4"/>
    <w:rsid w:val="00127627"/>
    <w:rsid w:val="00127AD7"/>
    <w:rsid w:val="00131185"/>
    <w:rsid w:val="001314E9"/>
    <w:rsid w:val="001320DA"/>
    <w:rsid w:val="00132CA1"/>
    <w:rsid w:val="00142814"/>
    <w:rsid w:val="001435CE"/>
    <w:rsid w:val="00143CC3"/>
    <w:rsid w:val="00144BB5"/>
    <w:rsid w:val="001464F2"/>
    <w:rsid w:val="00151536"/>
    <w:rsid w:val="00152D64"/>
    <w:rsid w:val="00154BC7"/>
    <w:rsid w:val="00155485"/>
    <w:rsid w:val="00165BB6"/>
    <w:rsid w:val="00167605"/>
    <w:rsid w:val="001711A7"/>
    <w:rsid w:val="00173561"/>
    <w:rsid w:val="00174185"/>
    <w:rsid w:val="00175538"/>
    <w:rsid w:val="001771DF"/>
    <w:rsid w:val="001778D3"/>
    <w:rsid w:val="00186D43"/>
    <w:rsid w:val="00192BA4"/>
    <w:rsid w:val="00194168"/>
    <w:rsid w:val="00195C73"/>
    <w:rsid w:val="0019632E"/>
    <w:rsid w:val="00197255"/>
    <w:rsid w:val="00197D39"/>
    <w:rsid w:val="001A1868"/>
    <w:rsid w:val="001A23A4"/>
    <w:rsid w:val="001A482C"/>
    <w:rsid w:val="001A5987"/>
    <w:rsid w:val="001A7F00"/>
    <w:rsid w:val="001B0218"/>
    <w:rsid w:val="001B0B38"/>
    <w:rsid w:val="001B223F"/>
    <w:rsid w:val="001B2CDA"/>
    <w:rsid w:val="001B385A"/>
    <w:rsid w:val="001C10ED"/>
    <w:rsid w:val="001C3CA2"/>
    <w:rsid w:val="001C488D"/>
    <w:rsid w:val="001C5542"/>
    <w:rsid w:val="001C56BF"/>
    <w:rsid w:val="001D3CF9"/>
    <w:rsid w:val="001D3D66"/>
    <w:rsid w:val="001D3E9F"/>
    <w:rsid w:val="001D5C00"/>
    <w:rsid w:val="001D6147"/>
    <w:rsid w:val="001E409A"/>
    <w:rsid w:val="001E48D3"/>
    <w:rsid w:val="001E5E84"/>
    <w:rsid w:val="00207525"/>
    <w:rsid w:val="002107F5"/>
    <w:rsid w:val="00212737"/>
    <w:rsid w:val="00215C2C"/>
    <w:rsid w:val="00224E86"/>
    <w:rsid w:val="00225883"/>
    <w:rsid w:val="0023375E"/>
    <w:rsid w:val="002359C7"/>
    <w:rsid w:val="0023743F"/>
    <w:rsid w:val="00237D69"/>
    <w:rsid w:val="00240C97"/>
    <w:rsid w:val="00241075"/>
    <w:rsid w:val="00245075"/>
    <w:rsid w:val="0025191A"/>
    <w:rsid w:val="00251CA2"/>
    <w:rsid w:val="0026079B"/>
    <w:rsid w:val="00261854"/>
    <w:rsid w:val="002626F2"/>
    <w:rsid w:val="002665D1"/>
    <w:rsid w:val="00266AAD"/>
    <w:rsid w:val="00273D73"/>
    <w:rsid w:val="00273FB3"/>
    <w:rsid w:val="002749BF"/>
    <w:rsid w:val="00275484"/>
    <w:rsid w:val="002777C7"/>
    <w:rsid w:val="00286747"/>
    <w:rsid w:val="002869BF"/>
    <w:rsid w:val="00287BF5"/>
    <w:rsid w:val="00290C2D"/>
    <w:rsid w:val="002910E2"/>
    <w:rsid w:val="00291BA8"/>
    <w:rsid w:val="002922CA"/>
    <w:rsid w:val="002A2740"/>
    <w:rsid w:val="002A2E95"/>
    <w:rsid w:val="002A3E9C"/>
    <w:rsid w:val="002A454F"/>
    <w:rsid w:val="002A4687"/>
    <w:rsid w:val="002B0201"/>
    <w:rsid w:val="002B21CE"/>
    <w:rsid w:val="002B29CC"/>
    <w:rsid w:val="002B2E43"/>
    <w:rsid w:val="002B492E"/>
    <w:rsid w:val="002B4966"/>
    <w:rsid w:val="002B5F20"/>
    <w:rsid w:val="002B6751"/>
    <w:rsid w:val="002C3494"/>
    <w:rsid w:val="002C43C3"/>
    <w:rsid w:val="002D0746"/>
    <w:rsid w:val="002D2B28"/>
    <w:rsid w:val="002D4BDB"/>
    <w:rsid w:val="002D6750"/>
    <w:rsid w:val="002D7AB0"/>
    <w:rsid w:val="002E2AD1"/>
    <w:rsid w:val="002E2E64"/>
    <w:rsid w:val="002E5AD4"/>
    <w:rsid w:val="002E77AF"/>
    <w:rsid w:val="002E798C"/>
    <w:rsid w:val="002F160C"/>
    <w:rsid w:val="002F1AD6"/>
    <w:rsid w:val="002F2096"/>
    <w:rsid w:val="002F2309"/>
    <w:rsid w:val="002F23F3"/>
    <w:rsid w:val="002F2E89"/>
    <w:rsid w:val="002F3E45"/>
    <w:rsid w:val="002F5D0A"/>
    <w:rsid w:val="002F7F27"/>
    <w:rsid w:val="0030569C"/>
    <w:rsid w:val="00306052"/>
    <w:rsid w:val="003066A9"/>
    <w:rsid w:val="003067A9"/>
    <w:rsid w:val="003071DA"/>
    <w:rsid w:val="0031231C"/>
    <w:rsid w:val="0031660E"/>
    <w:rsid w:val="0032655E"/>
    <w:rsid w:val="00327694"/>
    <w:rsid w:val="00334D0B"/>
    <w:rsid w:val="00337F2A"/>
    <w:rsid w:val="00340706"/>
    <w:rsid w:val="00341F86"/>
    <w:rsid w:val="00343FE1"/>
    <w:rsid w:val="00346CF5"/>
    <w:rsid w:val="003504CE"/>
    <w:rsid w:val="00351F53"/>
    <w:rsid w:val="003526B3"/>
    <w:rsid w:val="00352F6C"/>
    <w:rsid w:val="0035353E"/>
    <w:rsid w:val="003546D9"/>
    <w:rsid w:val="00356E67"/>
    <w:rsid w:val="00361C72"/>
    <w:rsid w:val="00362ADC"/>
    <w:rsid w:val="003655BE"/>
    <w:rsid w:val="003675D2"/>
    <w:rsid w:val="00375406"/>
    <w:rsid w:val="0037672C"/>
    <w:rsid w:val="00380E0D"/>
    <w:rsid w:val="00381391"/>
    <w:rsid w:val="00384162"/>
    <w:rsid w:val="00386410"/>
    <w:rsid w:val="003878E6"/>
    <w:rsid w:val="0039538D"/>
    <w:rsid w:val="00395498"/>
    <w:rsid w:val="00397B04"/>
    <w:rsid w:val="003A0F2D"/>
    <w:rsid w:val="003A4A4E"/>
    <w:rsid w:val="003A65A9"/>
    <w:rsid w:val="003A699D"/>
    <w:rsid w:val="003A7F59"/>
    <w:rsid w:val="003B226C"/>
    <w:rsid w:val="003B3A3C"/>
    <w:rsid w:val="003C0DC2"/>
    <w:rsid w:val="003C1C6E"/>
    <w:rsid w:val="003C1DEC"/>
    <w:rsid w:val="003C3289"/>
    <w:rsid w:val="003D1D07"/>
    <w:rsid w:val="003D1E8D"/>
    <w:rsid w:val="003D393E"/>
    <w:rsid w:val="003D431D"/>
    <w:rsid w:val="003D4549"/>
    <w:rsid w:val="003D4C15"/>
    <w:rsid w:val="003D7E04"/>
    <w:rsid w:val="003E0557"/>
    <w:rsid w:val="003E0743"/>
    <w:rsid w:val="003E0FF7"/>
    <w:rsid w:val="003E50AF"/>
    <w:rsid w:val="003E7193"/>
    <w:rsid w:val="003E738D"/>
    <w:rsid w:val="003F09D7"/>
    <w:rsid w:val="003F3433"/>
    <w:rsid w:val="003F7311"/>
    <w:rsid w:val="00405E09"/>
    <w:rsid w:val="0040777F"/>
    <w:rsid w:val="00407C93"/>
    <w:rsid w:val="00412A43"/>
    <w:rsid w:val="004144FD"/>
    <w:rsid w:val="00415C74"/>
    <w:rsid w:val="00417266"/>
    <w:rsid w:val="004231D7"/>
    <w:rsid w:val="004232B0"/>
    <w:rsid w:val="00426B20"/>
    <w:rsid w:val="00426F4F"/>
    <w:rsid w:val="0043635A"/>
    <w:rsid w:val="0044114C"/>
    <w:rsid w:val="00443EBB"/>
    <w:rsid w:val="00450FA0"/>
    <w:rsid w:val="004518D4"/>
    <w:rsid w:val="0045749C"/>
    <w:rsid w:val="00463313"/>
    <w:rsid w:val="004662AB"/>
    <w:rsid w:val="0047012A"/>
    <w:rsid w:val="00470C82"/>
    <w:rsid w:val="00470F12"/>
    <w:rsid w:val="0047286F"/>
    <w:rsid w:val="00476A15"/>
    <w:rsid w:val="004830F9"/>
    <w:rsid w:val="00485D4E"/>
    <w:rsid w:val="004925FC"/>
    <w:rsid w:val="00495DE6"/>
    <w:rsid w:val="004965AA"/>
    <w:rsid w:val="004A7D3C"/>
    <w:rsid w:val="004B09B6"/>
    <w:rsid w:val="004C0ED4"/>
    <w:rsid w:val="004C14AD"/>
    <w:rsid w:val="004C424E"/>
    <w:rsid w:val="004C796F"/>
    <w:rsid w:val="004C7BBB"/>
    <w:rsid w:val="004D0C56"/>
    <w:rsid w:val="004D11A9"/>
    <w:rsid w:val="004D24F0"/>
    <w:rsid w:val="004D6880"/>
    <w:rsid w:val="004E164A"/>
    <w:rsid w:val="004E35CF"/>
    <w:rsid w:val="004E3B0C"/>
    <w:rsid w:val="004E5F50"/>
    <w:rsid w:val="004E625C"/>
    <w:rsid w:val="004E63F3"/>
    <w:rsid w:val="004E6A52"/>
    <w:rsid w:val="004F1A1E"/>
    <w:rsid w:val="004F23CA"/>
    <w:rsid w:val="004F27CB"/>
    <w:rsid w:val="004F3CA3"/>
    <w:rsid w:val="004F4F38"/>
    <w:rsid w:val="004F75BF"/>
    <w:rsid w:val="004F77B6"/>
    <w:rsid w:val="00500DB2"/>
    <w:rsid w:val="005013CF"/>
    <w:rsid w:val="00503E8D"/>
    <w:rsid w:val="0050514F"/>
    <w:rsid w:val="0050530E"/>
    <w:rsid w:val="00511619"/>
    <w:rsid w:val="005124EC"/>
    <w:rsid w:val="00514858"/>
    <w:rsid w:val="0051785B"/>
    <w:rsid w:val="00522F06"/>
    <w:rsid w:val="00531775"/>
    <w:rsid w:val="00534867"/>
    <w:rsid w:val="00535275"/>
    <w:rsid w:val="0053784A"/>
    <w:rsid w:val="005435CC"/>
    <w:rsid w:val="00552D89"/>
    <w:rsid w:val="00553FEE"/>
    <w:rsid w:val="005545E5"/>
    <w:rsid w:val="00554CEC"/>
    <w:rsid w:val="00554DE6"/>
    <w:rsid w:val="0055612D"/>
    <w:rsid w:val="005570B7"/>
    <w:rsid w:val="005578DE"/>
    <w:rsid w:val="00557A0D"/>
    <w:rsid w:val="00560271"/>
    <w:rsid w:val="00561208"/>
    <w:rsid w:val="005624EB"/>
    <w:rsid w:val="005641D6"/>
    <w:rsid w:val="005677E2"/>
    <w:rsid w:val="00571639"/>
    <w:rsid w:val="0057351B"/>
    <w:rsid w:val="0057513E"/>
    <w:rsid w:val="0057549B"/>
    <w:rsid w:val="00575DBE"/>
    <w:rsid w:val="005768BE"/>
    <w:rsid w:val="0058140B"/>
    <w:rsid w:val="005818CF"/>
    <w:rsid w:val="005863D3"/>
    <w:rsid w:val="005A3235"/>
    <w:rsid w:val="005A5187"/>
    <w:rsid w:val="005A5AD7"/>
    <w:rsid w:val="005A5F13"/>
    <w:rsid w:val="005B09B3"/>
    <w:rsid w:val="005B3A28"/>
    <w:rsid w:val="005B4A76"/>
    <w:rsid w:val="005B4BCA"/>
    <w:rsid w:val="005B5588"/>
    <w:rsid w:val="005C0EB8"/>
    <w:rsid w:val="005C2446"/>
    <w:rsid w:val="005C27B0"/>
    <w:rsid w:val="005C3DA1"/>
    <w:rsid w:val="005C60BA"/>
    <w:rsid w:val="005C7BC8"/>
    <w:rsid w:val="005D0108"/>
    <w:rsid w:val="005D31FE"/>
    <w:rsid w:val="005D3987"/>
    <w:rsid w:val="005D663E"/>
    <w:rsid w:val="005E5045"/>
    <w:rsid w:val="005E7457"/>
    <w:rsid w:val="005F123F"/>
    <w:rsid w:val="005F55A8"/>
    <w:rsid w:val="005F7D1A"/>
    <w:rsid w:val="006016DF"/>
    <w:rsid w:val="0060215A"/>
    <w:rsid w:val="006023E1"/>
    <w:rsid w:val="00604909"/>
    <w:rsid w:val="00604ED0"/>
    <w:rsid w:val="00607AD6"/>
    <w:rsid w:val="0061030D"/>
    <w:rsid w:val="0061283A"/>
    <w:rsid w:val="006135FD"/>
    <w:rsid w:val="00613DBB"/>
    <w:rsid w:val="00614CD4"/>
    <w:rsid w:val="00616260"/>
    <w:rsid w:val="006176F4"/>
    <w:rsid w:val="00622353"/>
    <w:rsid w:val="006256B6"/>
    <w:rsid w:val="00634F25"/>
    <w:rsid w:val="00641CA2"/>
    <w:rsid w:val="00643D80"/>
    <w:rsid w:val="00646425"/>
    <w:rsid w:val="00647F71"/>
    <w:rsid w:val="00647FFA"/>
    <w:rsid w:val="00650AC1"/>
    <w:rsid w:val="00653CF1"/>
    <w:rsid w:val="00654F1F"/>
    <w:rsid w:val="0065680E"/>
    <w:rsid w:val="0066053B"/>
    <w:rsid w:val="006605D9"/>
    <w:rsid w:val="0066422F"/>
    <w:rsid w:val="00667B92"/>
    <w:rsid w:val="00670BA2"/>
    <w:rsid w:val="00672A32"/>
    <w:rsid w:val="00673868"/>
    <w:rsid w:val="0068033E"/>
    <w:rsid w:val="006831C4"/>
    <w:rsid w:val="00683913"/>
    <w:rsid w:val="0068494D"/>
    <w:rsid w:val="00686C98"/>
    <w:rsid w:val="00691DA6"/>
    <w:rsid w:val="00697B3F"/>
    <w:rsid w:val="006A1274"/>
    <w:rsid w:val="006A35CF"/>
    <w:rsid w:val="006A3B6C"/>
    <w:rsid w:val="006A55FF"/>
    <w:rsid w:val="006B1A6E"/>
    <w:rsid w:val="006B4453"/>
    <w:rsid w:val="006B5237"/>
    <w:rsid w:val="006B52CD"/>
    <w:rsid w:val="006B682B"/>
    <w:rsid w:val="006C4A4D"/>
    <w:rsid w:val="006C57FD"/>
    <w:rsid w:val="006C6C6F"/>
    <w:rsid w:val="006C6E18"/>
    <w:rsid w:val="006D14C6"/>
    <w:rsid w:val="006D3A88"/>
    <w:rsid w:val="006D5271"/>
    <w:rsid w:val="006E1305"/>
    <w:rsid w:val="006E212C"/>
    <w:rsid w:val="006E43D9"/>
    <w:rsid w:val="006E573F"/>
    <w:rsid w:val="006E5B08"/>
    <w:rsid w:val="006E6D18"/>
    <w:rsid w:val="006F1AC1"/>
    <w:rsid w:val="006F26AC"/>
    <w:rsid w:val="00700BDF"/>
    <w:rsid w:val="00702B0E"/>
    <w:rsid w:val="00703CE0"/>
    <w:rsid w:val="00705291"/>
    <w:rsid w:val="00706959"/>
    <w:rsid w:val="007117B8"/>
    <w:rsid w:val="007132A7"/>
    <w:rsid w:val="00715D93"/>
    <w:rsid w:val="00716A16"/>
    <w:rsid w:val="007218CC"/>
    <w:rsid w:val="0072321E"/>
    <w:rsid w:val="00725143"/>
    <w:rsid w:val="0072574A"/>
    <w:rsid w:val="00731083"/>
    <w:rsid w:val="007313E0"/>
    <w:rsid w:val="0073180E"/>
    <w:rsid w:val="007340AB"/>
    <w:rsid w:val="00737024"/>
    <w:rsid w:val="00742364"/>
    <w:rsid w:val="007425FF"/>
    <w:rsid w:val="00744225"/>
    <w:rsid w:val="00745BFB"/>
    <w:rsid w:val="00752E38"/>
    <w:rsid w:val="00752E8C"/>
    <w:rsid w:val="00755C8C"/>
    <w:rsid w:val="0075608E"/>
    <w:rsid w:val="00756696"/>
    <w:rsid w:val="00756895"/>
    <w:rsid w:val="007604FF"/>
    <w:rsid w:val="00760C65"/>
    <w:rsid w:val="00761F92"/>
    <w:rsid w:val="00763885"/>
    <w:rsid w:val="00763F56"/>
    <w:rsid w:val="00767643"/>
    <w:rsid w:val="00770141"/>
    <w:rsid w:val="00773BEC"/>
    <w:rsid w:val="00774EE3"/>
    <w:rsid w:val="007755F0"/>
    <w:rsid w:val="00777457"/>
    <w:rsid w:val="007801E6"/>
    <w:rsid w:val="00782FF7"/>
    <w:rsid w:val="007850EF"/>
    <w:rsid w:val="00787B00"/>
    <w:rsid w:val="00791F1A"/>
    <w:rsid w:val="0079299D"/>
    <w:rsid w:val="00795414"/>
    <w:rsid w:val="007963A9"/>
    <w:rsid w:val="0079722D"/>
    <w:rsid w:val="00797A1B"/>
    <w:rsid w:val="007A21C2"/>
    <w:rsid w:val="007A3B68"/>
    <w:rsid w:val="007A5D4B"/>
    <w:rsid w:val="007A77DE"/>
    <w:rsid w:val="007A78F8"/>
    <w:rsid w:val="007C1D6B"/>
    <w:rsid w:val="007C2011"/>
    <w:rsid w:val="007C259C"/>
    <w:rsid w:val="007C67ED"/>
    <w:rsid w:val="007D3E84"/>
    <w:rsid w:val="007D4E51"/>
    <w:rsid w:val="007E052A"/>
    <w:rsid w:val="007E05A7"/>
    <w:rsid w:val="007E353C"/>
    <w:rsid w:val="007E4037"/>
    <w:rsid w:val="007E43B4"/>
    <w:rsid w:val="007F2E5D"/>
    <w:rsid w:val="007F4187"/>
    <w:rsid w:val="007F5D05"/>
    <w:rsid w:val="007F65AE"/>
    <w:rsid w:val="0080078F"/>
    <w:rsid w:val="00802584"/>
    <w:rsid w:val="00802D6E"/>
    <w:rsid w:val="00811C84"/>
    <w:rsid w:val="00812ED1"/>
    <w:rsid w:val="00821629"/>
    <w:rsid w:val="0082269B"/>
    <w:rsid w:val="00822A47"/>
    <w:rsid w:val="00823908"/>
    <w:rsid w:val="00827C8B"/>
    <w:rsid w:val="0083012E"/>
    <w:rsid w:val="008312C1"/>
    <w:rsid w:val="00831596"/>
    <w:rsid w:val="00834673"/>
    <w:rsid w:val="008372FD"/>
    <w:rsid w:val="008379CA"/>
    <w:rsid w:val="008418B0"/>
    <w:rsid w:val="00842B0B"/>
    <w:rsid w:val="00856A41"/>
    <w:rsid w:val="00860E77"/>
    <w:rsid w:val="008668A2"/>
    <w:rsid w:val="00887830"/>
    <w:rsid w:val="00890CFB"/>
    <w:rsid w:val="00892407"/>
    <w:rsid w:val="00893F29"/>
    <w:rsid w:val="008A1275"/>
    <w:rsid w:val="008A1CCF"/>
    <w:rsid w:val="008B24F0"/>
    <w:rsid w:val="008B26A8"/>
    <w:rsid w:val="008B360D"/>
    <w:rsid w:val="008B437E"/>
    <w:rsid w:val="008B4EBE"/>
    <w:rsid w:val="008B5C36"/>
    <w:rsid w:val="008B694A"/>
    <w:rsid w:val="008C0E16"/>
    <w:rsid w:val="008C15E9"/>
    <w:rsid w:val="008C5BA8"/>
    <w:rsid w:val="008C5FED"/>
    <w:rsid w:val="008D1BEE"/>
    <w:rsid w:val="008D2B4B"/>
    <w:rsid w:val="008D46AC"/>
    <w:rsid w:val="008D68B5"/>
    <w:rsid w:val="008E6FB0"/>
    <w:rsid w:val="008E7443"/>
    <w:rsid w:val="009006AC"/>
    <w:rsid w:val="00902623"/>
    <w:rsid w:val="0090465B"/>
    <w:rsid w:val="00904CF1"/>
    <w:rsid w:val="009053A4"/>
    <w:rsid w:val="00906B12"/>
    <w:rsid w:val="00907B80"/>
    <w:rsid w:val="00916585"/>
    <w:rsid w:val="00917547"/>
    <w:rsid w:val="009175D9"/>
    <w:rsid w:val="0092406C"/>
    <w:rsid w:val="0092763B"/>
    <w:rsid w:val="00930256"/>
    <w:rsid w:val="00935A5A"/>
    <w:rsid w:val="00940377"/>
    <w:rsid w:val="00941CC8"/>
    <w:rsid w:val="00942034"/>
    <w:rsid w:val="0095027E"/>
    <w:rsid w:val="00953BCB"/>
    <w:rsid w:val="0095594A"/>
    <w:rsid w:val="00957C34"/>
    <w:rsid w:val="00960864"/>
    <w:rsid w:val="0096219E"/>
    <w:rsid w:val="0097398D"/>
    <w:rsid w:val="0098150C"/>
    <w:rsid w:val="00981A2A"/>
    <w:rsid w:val="009859F5"/>
    <w:rsid w:val="00987D5A"/>
    <w:rsid w:val="009916B5"/>
    <w:rsid w:val="00991BA5"/>
    <w:rsid w:val="0099372B"/>
    <w:rsid w:val="00997A81"/>
    <w:rsid w:val="009A1993"/>
    <w:rsid w:val="009A244B"/>
    <w:rsid w:val="009A3ABF"/>
    <w:rsid w:val="009A4D8B"/>
    <w:rsid w:val="009B121F"/>
    <w:rsid w:val="009B141B"/>
    <w:rsid w:val="009B45C9"/>
    <w:rsid w:val="009C0EAD"/>
    <w:rsid w:val="009C2672"/>
    <w:rsid w:val="009C3F2B"/>
    <w:rsid w:val="009C4E44"/>
    <w:rsid w:val="009C6E83"/>
    <w:rsid w:val="009D1A33"/>
    <w:rsid w:val="009D1D88"/>
    <w:rsid w:val="009D465C"/>
    <w:rsid w:val="009D5B4A"/>
    <w:rsid w:val="009D7807"/>
    <w:rsid w:val="009E1320"/>
    <w:rsid w:val="009E2D13"/>
    <w:rsid w:val="009E6E8A"/>
    <w:rsid w:val="009E795F"/>
    <w:rsid w:val="009F1BB9"/>
    <w:rsid w:val="009F6403"/>
    <w:rsid w:val="00A0580A"/>
    <w:rsid w:val="00A065DF"/>
    <w:rsid w:val="00A077E0"/>
    <w:rsid w:val="00A14397"/>
    <w:rsid w:val="00A15018"/>
    <w:rsid w:val="00A15CCB"/>
    <w:rsid w:val="00A1640D"/>
    <w:rsid w:val="00A2022E"/>
    <w:rsid w:val="00A238FE"/>
    <w:rsid w:val="00A27430"/>
    <w:rsid w:val="00A27C78"/>
    <w:rsid w:val="00A33740"/>
    <w:rsid w:val="00A36191"/>
    <w:rsid w:val="00A445FD"/>
    <w:rsid w:val="00A50C35"/>
    <w:rsid w:val="00A53217"/>
    <w:rsid w:val="00A633E3"/>
    <w:rsid w:val="00A63A9E"/>
    <w:rsid w:val="00A654FF"/>
    <w:rsid w:val="00A74214"/>
    <w:rsid w:val="00A770B8"/>
    <w:rsid w:val="00A77D17"/>
    <w:rsid w:val="00A82F85"/>
    <w:rsid w:val="00A90D62"/>
    <w:rsid w:val="00A9187C"/>
    <w:rsid w:val="00A9454B"/>
    <w:rsid w:val="00A97290"/>
    <w:rsid w:val="00AB0FAB"/>
    <w:rsid w:val="00AB1629"/>
    <w:rsid w:val="00AB472F"/>
    <w:rsid w:val="00AC3390"/>
    <w:rsid w:val="00AC3414"/>
    <w:rsid w:val="00AD0701"/>
    <w:rsid w:val="00AD1EFD"/>
    <w:rsid w:val="00AD2D8E"/>
    <w:rsid w:val="00AD3132"/>
    <w:rsid w:val="00AD4500"/>
    <w:rsid w:val="00AD5F3A"/>
    <w:rsid w:val="00AD5F80"/>
    <w:rsid w:val="00AD7CEA"/>
    <w:rsid w:val="00AE03C3"/>
    <w:rsid w:val="00AE1AB6"/>
    <w:rsid w:val="00AE23A0"/>
    <w:rsid w:val="00AE5EF4"/>
    <w:rsid w:val="00AE7D05"/>
    <w:rsid w:val="00AF1A53"/>
    <w:rsid w:val="00B04579"/>
    <w:rsid w:val="00B04605"/>
    <w:rsid w:val="00B06175"/>
    <w:rsid w:val="00B213F0"/>
    <w:rsid w:val="00B2474C"/>
    <w:rsid w:val="00B25B3F"/>
    <w:rsid w:val="00B25CDB"/>
    <w:rsid w:val="00B25EFF"/>
    <w:rsid w:val="00B30392"/>
    <w:rsid w:val="00B31662"/>
    <w:rsid w:val="00B33343"/>
    <w:rsid w:val="00B401D9"/>
    <w:rsid w:val="00B40E7E"/>
    <w:rsid w:val="00B43901"/>
    <w:rsid w:val="00B517E1"/>
    <w:rsid w:val="00B51D9A"/>
    <w:rsid w:val="00B535A3"/>
    <w:rsid w:val="00B5365D"/>
    <w:rsid w:val="00B60E79"/>
    <w:rsid w:val="00B6265F"/>
    <w:rsid w:val="00B62EB1"/>
    <w:rsid w:val="00B63140"/>
    <w:rsid w:val="00B650B2"/>
    <w:rsid w:val="00B6554F"/>
    <w:rsid w:val="00B710A2"/>
    <w:rsid w:val="00B71E67"/>
    <w:rsid w:val="00B73198"/>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B0E06"/>
    <w:rsid w:val="00BB4930"/>
    <w:rsid w:val="00BB6D3C"/>
    <w:rsid w:val="00BC1233"/>
    <w:rsid w:val="00BC6A59"/>
    <w:rsid w:val="00BC75BF"/>
    <w:rsid w:val="00BD1F11"/>
    <w:rsid w:val="00BD3EFE"/>
    <w:rsid w:val="00BD63E1"/>
    <w:rsid w:val="00BE086E"/>
    <w:rsid w:val="00BE16B6"/>
    <w:rsid w:val="00BE16C8"/>
    <w:rsid w:val="00BE651E"/>
    <w:rsid w:val="00BF2758"/>
    <w:rsid w:val="00BF3331"/>
    <w:rsid w:val="00C00455"/>
    <w:rsid w:val="00C01CA4"/>
    <w:rsid w:val="00C021E4"/>
    <w:rsid w:val="00C04457"/>
    <w:rsid w:val="00C0534C"/>
    <w:rsid w:val="00C075E8"/>
    <w:rsid w:val="00C10BF2"/>
    <w:rsid w:val="00C137D7"/>
    <w:rsid w:val="00C17D6F"/>
    <w:rsid w:val="00C212F7"/>
    <w:rsid w:val="00C22176"/>
    <w:rsid w:val="00C24921"/>
    <w:rsid w:val="00C27404"/>
    <w:rsid w:val="00C346A0"/>
    <w:rsid w:val="00C36C36"/>
    <w:rsid w:val="00C40308"/>
    <w:rsid w:val="00C419D0"/>
    <w:rsid w:val="00C41E35"/>
    <w:rsid w:val="00C51E8E"/>
    <w:rsid w:val="00C5400A"/>
    <w:rsid w:val="00C54401"/>
    <w:rsid w:val="00C600D0"/>
    <w:rsid w:val="00C62A4A"/>
    <w:rsid w:val="00C63409"/>
    <w:rsid w:val="00C65BBB"/>
    <w:rsid w:val="00C71458"/>
    <w:rsid w:val="00C71E71"/>
    <w:rsid w:val="00C7413E"/>
    <w:rsid w:val="00C74810"/>
    <w:rsid w:val="00C82D59"/>
    <w:rsid w:val="00C8556E"/>
    <w:rsid w:val="00C87008"/>
    <w:rsid w:val="00C875D1"/>
    <w:rsid w:val="00C97246"/>
    <w:rsid w:val="00CA0117"/>
    <w:rsid w:val="00CA35E8"/>
    <w:rsid w:val="00CA577F"/>
    <w:rsid w:val="00CA65A0"/>
    <w:rsid w:val="00CA7759"/>
    <w:rsid w:val="00CA7CCC"/>
    <w:rsid w:val="00CB3EEF"/>
    <w:rsid w:val="00CB683D"/>
    <w:rsid w:val="00CB781D"/>
    <w:rsid w:val="00CC1CD4"/>
    <w:rsid w:val="00CC1E3E"/>
    <w:rsid w:val="00CC2673"/>
    <w:rsid w:val="00CD0123"/>
    <w:rsid w:val="00CD2B7C"/>
    <w:rsid w:val="00CD35CB"/>
    <w:rsid w:val="00CD686F"/>
    <w:rsid w:val="00CD7022"/>
    <w:rsid w:val="00CE41E8"/>
    <w:rsid w:val="00CE7C1A"/>
    <w:rsid w:val="00CF052E"/>
    <w:rsid w:val="00CF1D7D"/>
    <w:rsid w:val="00CF3292"/>
    <w:rsid w:val="00D00827"/>
    <w:rsid w:val="00D00A07"/>
    <w:rsid w:val="00D029FD"/>
    <w:rsid w:val="00D03A9F"/>
    <w:rsid w:val="00D044F4"/>
    <w:rsid w:val="00D072D1"/>
    <w:rsid w:val="00D11337"/>
    <w:rsid w:val="00D11E91"/>
    <w:rsid w:val="00D1348F"/>
    <w:rsid w:val="00D134E3"/>
    <w:rsid w:val="00D149A8"/>
    <w:rsid w:val="00D150C6"/>
    <w:rsid w:val="00D20324"/>
    <w:rsid w:val="00D20BEC"/>
    <w:rsid w:val="00D23BA3"/>
    <w:rsid w:val="00D26799"/>
    <w:rsid w:val="00D27A7C"/>
    <w:rsid w:val="00D32B3B"/>
    <w:rsid w:val="00D33F0C"/>
    <w:rsid w:val="00D347F9"/>
    <w:rsid w:val="00D35284"/>
    <w:rsid w:val="00D37A10"/>
    <w:rsid w:val="00D41D1F"/>
    <w:rsid w:val="00D431FD"/>
    <w:rsid w:val="00D438F2"/>
    <w:rsid w:val="00D451BB"/>
    <w:rsid w:val="00D47497"/>
    <w:rsid w:val="00D47B7D"/>
    <w:rsid w:val="00D52F5A"/>
    <w:rsid w:val="00D53647"/>
    <w:rsid w:val="00D537FA"/>
    <w:rsid w:val="00D542B1"/>
    <w:rsid w:val="00D56975"/>
    <w:rsid w:val="00D63343"/>
    <w:rsid w:val="00D6357D"/>
    <w:rsid w:val="00D705FE"/>
    <w:rsid w:val="00D714AC"/>
    <w:rsid w:val="00D71E68"/>
    <w:rsid w:val="00D85CA2"/>
    <w:rsid w:val="00D86B5D"/>
    <w:rsid w:val="00D86D90"/>
    <w:rsid w:val="00D9422D"/>
    <w:rsid w:val="00D94530"/>
    <w:rsid w:val="00D96EB8"/>
    <w:rsid w:val="00D9786D"/>
    <w:rsid w:val="00D97F04"/>
    <w:rsid w:val="00DA148C"/>
    <w:rsid w:val="00DA171D"/>
    <w:rsid w:val="00DA37BB"/>
    <w:rsid w:val="00DA69E0"/>
    <w:rsid w:val="00DA7A7C"/>
    <w:rsid w:val="00DB501F"/>
    <w:rsid w:val="00DB7E0B"/>
    <w:rsid w:val="00DC3FB2"/>
    <w:rsid w:val="00DC656F"/>
    <w:rsid w:val="00DD0936"/>
    <w:rsid w:val="00DD0B71"/>
    <w:rsid w:val="00DD6C2B"/>
    <w:rsid w:val="00DD7E6E"/>
    <w:rsid w:val="00DE2584"/>
    <w:rsid w:val="00DE66CA"/>
    <w:rsid w:val="00DF3F17"/>
    <w:rsid w:val="00DF69ED"/>
    <w:rsid w:val="00E04DF4"/>
    <w:rsid w:val="00E07A5C"/>
    <w:rsid w:val="00E1103D"/>
    <w:rsid w:val="00E141DA"/>
    <w:rsid w:val="00E17CFC"/>
    <w:rsid w:val="00E2035B"/>
    <w:rsid w:val="00E22D60"/>
    <w:rsid w:val="00E31CE6"/>
    <w:rsid w:val="00E3400B"/>
    <w:rsid w:val="00E36F03"/>
    <w:rsid w:val="00E400B5"/>
    <w:rsid w:val="00E40227"/>
    <w:rsid w:val="00E43E26"/>
    <w:rsid w:val="00E44E59"/>
    <w:rsid w:val="00E462AB"/>
    <w:rsid w:val="00E50D01"/>
    <w:rsid w:val="00E716D1"/>
    <w:rsid w:val="00E74B8A"/>
    <w:rsid w:val="00E7600D"/>
    <w:rsid w:val="00E767CE"/>
    <w:rsid w:val="00E76D34"/>
    <w:rsid w:val="00E80529"/>
    <w:rsid w:val="00E81C88"/>
    <w:rsid w:val="00E83A31"/>
    <w:rsid w:val="00E85BD9"/>
    <w:rsid w:val="00E85F90"/>
    <w:rsid w:val="00E860F0"/>
    <w:rsid w:val="00E90D7E"/>
    <w:rsid w:val="00EA00CD"/>
    <w:rsid w:val="00EA1B9A"/>
    <w:rsid w:val="00EA291E"/>
    <w:rsid w:val="00EA3DB9"/>
    <w:rsid w:val="00EA4C4B"/>
    <w:rsid w:val="00EA594B"/>
    <w:rsid w:val="00EA5BFB"/>
    <w:rsid w:val="00EB1473"/>
    <w:rsid w:val="00EB148C"/>
    <w:rsid w:val="00EB6285"/>
    <w:rsid w:val="00EC3F6B"/>
    <w:rsid w:val="00EC54BE"/>
    <w:rsid w:val="00EC78AC"/>
    <w:rsid w:val="00EC7FB3"/>
    <w:rsid w:val="00ED075E"/>
    <w:rsid w:val="00ED394E"/>
    <w:rsid w:val="00ED3B17"/>
    <w:rsid w:val="00ED775D"/>
    <w:rsid w:val="00EE02EB"/>
    <w:rsid w:val="00EE09BB"/>
    <w:rsid w:val="00EE1DA9"/>
    <w:rsid w:val="00EE36CA"/>
    <w:rsid w:val="00EE5788"/>
    <w:rsid w:val="00F015CE"/>
    <w:rsid w:val="00F034E3"/>
    <w:rsid w:val="00F04C47"/>
    <w:rsid w:val="00F06588"/>
    <w:rsid w:val="00F06F48"/>
    <w:rsid w:val="00F07BE6"/>
    <w:rsid w:val="00F12185"/>
    <w:rsid w:val="00F13C1A"/>
    <w:rsid w:val="00F1410E"/>
    <w:rsid w:val="00F145E6"/>
    <w:rsid w:val="00F203B1"/>
    <w:rsid w:val="00F2133D"/>
    <w:rsid w:val="00F23BDE"/>
    <w:rsid w:val="00F23C8E"/>
    <w:rsid w:val="00F26058"/>
    <w:rsid w:val="00F26584"/>
    <w:rsid w:val="00F27DE2"/>
    <w:rsid w:val="00F3234C"/>
    <w:rsid w:val="00F34C67"/>
    <w:rsid w:val="00F35D43"/>
    <w:rsid w:val="00F412AA"/>
    <w:rsid w:val="00F41ABE"/>
    <w:rsid w:val="00F42D33"/>
    <w:rsid w:val="00F44DC1"/>
    <w:rsid w:val="00F5363F"/>
    <w:rsid w:val="00F574A3"/>
    <w:rsid w:val="00F640BF"/>
    <w:rsid w:val="00F646DE"/>
    <w:rsid w:val="00F7025C"/>
    <w:rsid w:val="00F711E1"/>
    <w:rsid w:val="00F716A8"/>
    <w:rsid w:val="00F776E5"/>
    <w:rsid w:val="00F81213"/>
    <w:rsid w:val="00F82E80"/>
    <w:rsid w:val="00F93CF9"/>
    <w:rsid w:val="00F955E1"/>
    <w:rsid w:val="00F96C7C"/>
    <w:rsid w:val="00F96F95"/>
    <w:rsid w:val="00FA490A"/>
    <w:rsid w:val="00FA5D13"/>
    <w:rsid w:val="00FA61FB"/>
    <w:rsid w:val="00FB0BBF"/>
    <w:rsid w:val="00FB1AD7"/>
    <w:rsid w:val="00FB3A56"/>
    <w:rsid w:val="00FC03F7"/>
    <w:rsid w:val="00FC0EF0"/>
    <w:rsid w:val="00FC31E9"/>
    <w:rsid w:val="00FC53F9"/>
    <w:rsid w:val="00FD016B"/>
    <w:rsid w:val="00FD3C37"/>
    <w:rsid w:val="00FD46F9"/>
    <w:rsid w:val="00FD4B54"/>
    <w:rsid w:val="00FD6C80"/>
    <w:rsid w:val="00FE070C"/>
    <w:rsid w:val="00FE40CA"/>
    <w:rsid w:val="00FE5A8F"/>
    <w:rsid w:val="00FE7A71"/>
    <w:rsid w:val="00FF17DD"/>
    <w:rsid w:val="00FF554E"/>
    <w:rsid w:val="00FF7850"/>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396D0AA"/>
  <w15:docId w15:val="{98BD9F84-ECBE-4943-8E47-D5778032B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44114C"/>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4"/>
      </w:numPr>
      <w:contextualSpacing/>
    </w:pPr>
  </w:style>
  <w:style w:type="character" w:styleId="CommentReference">
    <w:name w:val="annotation reference"/>
    <w:basedOn w:val="DefaultParagraphFont"/>
    <w:unhideWhenUsed/>
    <w:rsid w:val="00B977E7"/>
    <w:rPr>
      <w:sz w:val="18"/>
      <w:szCs w:val="18"/>
    </w:rPr>
  </w:style>
  <w:style w:type="paragraph" w:styleId="CommentText">
    <w:name w:val="annotation text"/>
    <w:basedOn w:val="Normal"/>
    <w:link w:val="CommentTextChar"/>
    <w:semiHidden/>
    <w:unhideWhenUsed/>
    <w:rsid w:val="00B977E7"/>
  </w:style>
  <w:style w:type="character" w:customStyle="1" w:styleId="CommentTextChar">
    <w:name w:val="Comment Text Char"/>
    <w:basedOn w:val="DefaultParagraphFont"/>
    <w:link w:val="CommentText"/>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027812">
      <w:bodyDiv w:val="1"/>
      <w:marLeft w:val="0"/>
      <w:marRight w:val="0"/>
      <w:marTop w:val="0"/>
      <w:marBottom w:val="0"/>
      <w:divBdr>
        <w:top w:val="none" w:sz="0" w:space="0" w:color="auto"/>
        <w:left w:val="none" w:sz="0" w:space="0" w:color="auto"/>
        <w:bottom w:val="none" w:sz="0" w:space="0" w:color="auto"/>
        <w:right w:val="none" w:sz="0" w:space="0" w:color="auto"/>
      </w:divBdr>
    </w:div>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479080670">
      <w:bodyDiv w:val="1"/>
      <w:marLeft w:val="0"/>
      <w:marRight w:val="0"/>
      <w:marTop w:val="0"/>
      <w:marBottom w:val="0"/>
      <w:divBdr>
        <w:top w:val="none" w:sz="0" w:space="0" w:color="auto"/>
        <w:left w:val="none" w:sz="0" w:space="0" w:color="auto"/>
        <w:bottom w:val="none" w:sz="0" w:space="0" w:color="auto"/>
        <w:right w:val="none" w:sz="0" w:space="0" w:color="auto"/>
      </w:divBdr>
    </w:div>
    <w:div w:id="579951700">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740173005">
      <w:bodyDiv w:val="1"/>
      <w:marLeft w:val="0"/>
      <w:marRight w:val="0"/>
      <w:marTop w:val="0"/>
      <w:marBottom w:val="0"/>
      <w:divBdr>
        <w:top w:val="none" w:sz="0" w:space="0" w:color="auto"/>
        <w:left w:val="none" w:sz="0" w:space="0" w:color="auto"/>
        <w:bottom w:val="none" w:sz="0" w:space="0" w:color="auto"/>
        <w:right w:val="none" w:sz="0" w:space="0" w:color="auto"/>
      </w:divBdr>
      <w:divsChild>
        <w:div w:id="835149134">
          <w:marLeft w:val="274"/>
          <w:marRight w:val="0"/>
          <w:marTop w:val="0"/>
          <w:marBottom w:val="0"/>
          <w:divBdr>
            <w:top w:val="none" w:sz="0" w:space="0" w:color="auto"/>
            <w:left w:val="none" w:sz="0" w:space="0" w:color="auto"/>
            <w:bottom w:val="none" w:sz="0" w:space="0" w:color="auto"/>
            <w:right w:val="none" w:sz="0" w:space="0" w:color="auto"/>
          </w:divBdr>
        </w:div>
      </w:divsChild>
    </w:div>
    <w:div w:id="984704766">
      <w:bodyDiv w:val="1"/>
      <w:marLeft w:val="0"/>
      <w:marRight w:val="0"/>
      <w:marTop w:val="0"/>
      <w:marBottom w:val="0"/>
      <w:divBdr>
        <w:top w:val="none" w:sz="0" w:space="0" w:color="auto"/>
        <w:left w:val="none" w:sz="0" w:space="0" w:color="auto"/>
        <w:bottom w:val="none" w:sz="0" w:space="0" w:color="auto"/>
        <w:right w:val="none" w:sz="0" w:space="0" w:color="auto"/>
      </w:divBdr>
      <w:divsChild>
        <w:div w:id="1901862422">
          <w:marLeft w:val="274"/>
          <w:marRight w:val="0"/>
          <w:marTop w:val="0"/>
          <w:marBottom w:val="0"/>
          <w:divBdr>
            <w:top w:val="none" w:sz="0" w:space="0" w:color="auto"/>
            <w:left w:val="none" w:sz="0" w:space="0" w:color="auto"/>
            <w:bottom w:val="none" w:sz="0" w:space="0" w:color="auto"/>
            <w:right w:val="none" w:sz="0" w:space="0" w:color="auto"/>
          </w:divBdr>
        </w:div>
      </w:divsChild>
    </w:div>
    <w:div w:id="1361323083">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1967346041">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LICDb8nM5r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dqc.crcstl.msu.edu/node/2027" TargetMode="External"/><Relationship Id="rId14" Type="http://schemas.openxmlformats.org/officeDocument/2006/relationships/hyperlink" Target="https://www.youtube.com/watch?v=LICDb8nM5rs"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3A13D-47CC-CB45-A2C1-FC78496CF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0</TotalTime>
  <Pages>28</Pages>
  <Words>9808</Words>
  <Characters>55906</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3</cp:revision>
  <dcterms:created xsi:type="dcterms:W3CDTF">2020-08-13T18:17:00Z</dcterms:created>
  <dcterms:modified xsi:type="dcterms:W3CDTF">2020-08-13T18:17:00Z</dcterms:modified>
</cp:coreProperties>
</file>